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AB4AF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AB4AF0">
            <w:pPr>
              <w:pStyle w:val="CRCoverPage"/>
              <w:spacing w:after="0"/>
              <w:jc w:val="right"/>
              <w:rPr>
                <w:i/>
                <w:noProof/>
              </w:rPr>
            </w:pPr>
            <w:r>
              <w:rPr>
                <w:i/>
                <w:noProof/>
                <w:sz w:val="14"/>
              </w:rPr>
              <w:t>CR-Form-v11.2</w:t>
            </w:r>
          </w:p>
        </w:tc>
      </w:tr>
      <w:tr w:rsidR="00B70F83" w14:paraId="211DB681" w14:textId="77777777" w:rsidTr="00AB4AF0">
        <w:tblPrEx>
          <w:tblCellMar>
            <w:top w:w="0" w:type="dxa"/>
            <w:bottom w:w="0" w:type="dxa"/>
          </w:tblCellMar>
        </w:tblPrEx>
        <w:tc>
          <w:tcPr>
            <w:tcW w:w="9641" w:type="dxa"/>
            <w:gridSpan w:val="9"/>
            <w:tcBorders>
              <w:left w:val="single" w:sz="4" w:space="0" w:color="auto"/>
              <w:right w:val="single" w:sz="4" w:space="0" w:color="auto"/>
            </w:tcBorders>
          </w:tcPr>
          <w:p w14:paraId="1812B7B1" w14:textId="77777777" w:rsidR="00B70F83" w:rsidRDefault="00B70F83" w:rsidP="00AB4AF0">
            <w:pPr>
              <w:pStyle w:val="CRCoverPage"/>
              <w:spacing w:after="0"/>
              <w:jc w:val="center"/>
              <w:rPr>
                <w:noProof/>
              </w:rPr>
            </w:pPr>
            <w:r>
              <w:rPr>
                <w:b/>
                <w:noProof/>
                <w:sz w:val="32"/>
              </w:rPr>
              <w:t>CHANGE REQUEST</w:t>
            </w:r>
          </w:p>
        </w:tc>
      </w:tr>
      <w:tr w:rsidR="00B70F83" w14:paraId="706AEB9A" w14:textId="77777777" w:rsidTr="00AB4AF0">
        <w:tblPrEx>
          <w:tblCellMar>
            <w:top w:w="0" w:type="dxa"/>
            <w:bottom w:w="0" w:type="dxa"/>
          </w:tblCellMar>
        </w:tblPrEx>
        <w:tc>
          <w:tcPr>
            <w:tcW w:w="9641" w:type="dxa"/>
            <w:gridSpan w:val="9"/>
            <w:tcBorders>
              <w:left w:val="single" w:sz="4" w:space="0" w:color="auto"/>
              <w:right w:val="single" w:sz="4" w:space="0" w:color="auto"/>
            </w:tcBorders>
          </w:tcPr>
          <w:p w14:paraId="0BEF24FE" w14:textId="77777777" w:rsidR="00B70F83" w:rsidRDefault="00B70F83" w:rsidP="00AB4AF0">
            <w:pPr>
              <w:pStyle w:val="CRCoverPage"/>
              <w:spacing w:after="0"/>
              <w:rPr>
                <w:noProof/>
                <w:sz w:val="8"/>
                <w:szCs w:val="8"/>
              </w:rPr>
            </w:pPr>
          </w:p>
        </w:tc>
      </w:tr>
      <w:tr w:rsidR="00B70F83" w14:paraId="4651E4CB" w14:textId="77777777" w:rsidTr="00AB4AF0">
        <w:tblPrEx>
          <w:tblCellMar>
            <w:top w:w="0" w:type="dxa"/>
            <w:bottom w:w="0" w:type="dxa"/>
          </w:tblCellMar>
        </w:tblPrEx>
        <w:tc>
          <w:tcPr>
            <w:tcW w:w="142" w:type="dxa"/>
            <w:tcBorders>
              <w:left w:val="single" w:sz="4" w:space="0" w:color="auto"/>
            </w:tcBorders>
          </w:tcPr>
          <w:p w14:paraId="50DD7026" w14:textId="77777777" w:rsidR="00B70F83" w:rsidRDefault="00B70F83" w:rsidP="00AB4AF0">
            <w:pPr>
              <w:pStyle w:val="CRCoverPage"/>
              <w:spacing w:after="0"/>
              <w:jc w:val="right"/>
              <w:rPr>
                <w:noProof/>
              </w:rPr>
            </w:pPr>
          </w:p>
        </w:tc>
        <w:tc>
          <w:tcPr>
            <w:tcW w:w="2126" w:type="dxa"/>
            <w:shd w:val="pct30" w:color="FFFF00" w:fill="auto"/>
          </w:tcPr>
          <w:p w14:paraId="5A244FB9" w14:textId="35C8D8A8" w:rsidR="00B70F83" w:rsidRDefault="00CB2565" w:rsidP="00AB4AF0">
            <w:pPr>
              <w:pStyle w:val="CRCoverPage"/>
              <w:spacing w:after="0"/>
              <w:rPr>
                <w:b/>
                <w:noProof/>
                <w:sz w:val="28"/>
              </w:rPr>
            </w:pPr>
            <w:r>
              <w:rPr>
                <w:b/>
                <w:noProof/>
                <w:sz w:val="28"/>
              </w:rPr>
              <w:t>38.331</w:t>
            </w:r>
          </w:p>
        </w:tc>
        <w:tc>
          <w:tcPr>
            <w:tcW w:w="709" w:type="dxa"/>
          </w:tcPr>
          <w:p w14:paraId="3E1357F4" w14:textId="77777777" w:rsidR="00B70F83" w:rsidRDefault="00B70F83" w:rsidP="00AB4AF0">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AB4AF0">
            <w:pPr>
              <w:pStyle w:val="CRCoverPage"/>
              <w:spacing w:after="0"/>
              <w:rPr>
                <w:noProof/>
              </w:rPr>
            </w:pPr>
            <w:r>
              <w:rPr>
                <w:b/>
                <w:noProof/>
                <w:sz w:val="28"/>
              </w:rPr>
              <w:t>CRNum</w:t>
            </w:r>
          </w:p>
        </w:tc>
        <w:tc>
          <w:tcPr>
            <w:tcW w:w="709" w:type="dxa"/>
          </w:tcPr>
          <w:p w14:paraId="405E442A" w14:textId="77777777" w:rsidR="00B70F83" w:rsidRDefault="00B70F83" w:rsidP="00AB4AF0">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AB4AF0">
            <w:pPr>
              <w:pStyle w:val="CRCoverPage"/>
              <w:spacing w:after="0"/>
              <w:jc w:val="center"/>
              <w:rPr>
                <w:b/>
                <w:noProof/>
              </w:rPr>
            </w:pPr>
            <w:r>
              <w:rPr>
                <w:b/>
                <w:noProof/>
                <w:sz w:val="32"/>
              </w:rPr>
              <w:t>-</w:t>
            </w:r>
          </w:p>
        </w:tc>
        <w:tc>
          <w:tcPr>
            <w:tcW w:w="2693" w:type="dxa"/>
          </w:tcPr>
          <w:p w14:paraId="26E863B0" w14:textId="77777777" w:rsidR="00B70F83" w:rsidRDefault="00B70F83" w:rsidP="00AB4A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AB4AF0">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AB4AF0">
            <w:pPr>
              <w:pStyle w:val="CRCoverPage"/>
              <w:spacing w:after="0"/>
              <w:rPr>
                <w:noProof/>
              </w:rPr>
            </w:pPr>
          </w:p>
        </w:tc>
      </w:tr>
      <w:tr w:rsidR="00B70F83" w14:paraId="2E183CE6" w14:textId="77777777" w:rsidTr="00AB4AF0">
        <w:tblPrEx>
          <w:tblCellMar>
            <w:top w:w="0" w:type="dxa"/>
            <w:bottom w:w="0" w:type="dxa"/>
          </w:tblCellMar>
        </w:tblPrEx>
        <w:tc>
          <w:tcPr>
            <w:tcW w:w="9641" w:type="dxa"/>
            <w:gridSpan w:val="9"/>
            <w:tcBorders>
              <w:left w:val="single" w:sz="4" w:space="0" w:color="auto"/>
              <w:right w:val="single" w:sz="4" w:space="0" w:color="auto"/>
            </w:tcBorders>
          </w:tcPr>
          <w:p w14:paraId="4EC31C0F" w14:textId="77777777" w:rsidR="00B70F83" w:rsidRDefault="00B70F83" w:rsidP="00AB4AF0">
            <w:pPr>
              <w:pStyle w:val="CRCoverPage"/>
              <w:spacing w:after="0"/>
              <w:rPr>
                <w:noProof/>
              </w:rPr>
            </w:pPr>
          </w:p>
        </w:tc>
      </w:tr>
      <w:tr w:rsidR="00B70F83" w14:paraId="57724238" w14:textId="77777777" w:rsidTr="00AB4AF0">
        <w:tblPrEx>
          <w:tblCellMar>
            <w:top w:w="0" w:type="dxa"/>
            <w:bottom w:w="0" w:type="dxa"/>
          </w:tblCellMar>
        </w:tblPrEx>
        <w:tc>
          <w:tcPr>
            <w:tcW w:w="9641" w:type="dxa"/>
            <w:gridSpan w:val="9"/>
            <w:tcBorders>
              <w:top w:val="single" w:sz="4" w:space="0" w:color="auto"/>
            </w:tcBorders>
          </w:tcPr>
          <w:p w14:paraId="72E50809" w14:textId="77777777" w:rsidR="00B70F83" w:rsidRPr="00F25D98" w:rsidRDefault="00B70F83" w:rsidP="00AB4A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14:paraId="5DEA4CA7" w14:textId="77777777" w:rsidTr="00AB4AF0">
        <w:tblPrEx>
          <w:tblCellMar>
            <w:top w:w="0" w:type="dxa"/>
            <w:bottom w:w="0" w:type="dxa"/>
          </w:tblCellMar>
        </w:tblPrEx>
        <w:tc>
          <w:tcPr>
            <w:tcW w:w="9641" w:type="dxa"/>
            <w:gridSpan w:val="9"/>
          </w:tcPr>
          <w:p w14:paraId="55634F69" w14:textId="77777777" w:rsidR="00B70F83" w:rsidRDefault="00B70F83" w:rsidP="00AB4AF0">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AB4AF0">
        <w:tblPrEx>
          <w:tblCellMar>
            <w:top w:w="0" w:type="dxa"/>
            <w:bottom w:w="0" w:type="dxa"/>
          </w:tblCellMar>
        </w:tblPrEx>
        <w:tc>
          <w:tcPr>
            <w:tcW w:w="2835" w:type="dxa"/>
          </w:tcPr>
          <w:p w14:paraId="06282B61" w14:textId="77777777" w:rsidR="00B70F83" w:rsidRDefault="00B70F83" w:rsidP="00AB4AF0">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AB4A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AB4AF0">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AB4A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AB4AF0">
            <w:pPr>
              <w:pStyle w:val="CRCoverPage"/>
              <w:spacing w:after="0"/>
              <w:jc w:val="center"/>
              <w:rPr>
                <w:b/>
                <w:caps/>
                <w:noProof/>
              </w:rPr>
            </w:pPr>
            <w:r>
              <w:rPr>
                <w:b/>
                <w:caps/>
                <w:noProof/>
              </w:rPr>
              <w:t>X</w:t>
            </w:r>
          </w:p>
        </w:tc>
        <w:tc>
          <w:tcPr>
            <w:tcW w:w="2126" w:type="dxa"/>
          </w:tcPr>
          <w:p w14:paraId="07315A84" w14:textId="77777777" w:rsidR="00B70F83" w:rsidRDefault="00B70F83" w:rsidP="00AB4A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AB4AF0">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AB4A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AB4AF0">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AB4AF0">
        <w:tblPrEx>
          <w:tblCellMar>
            <w:top w:w="0" w:type="dxa"/>
            <w:bottom w:w="0" w:type="dxa"/>
          </w:tblCellMar>
        </w:tblPrEx>
        <w:tc>
          <w:tcPr>
            <w:tcW w:w="9641" w:type="dxa"/>
            <w:gridSpan w:val="11"/>
          </w:tcPr>
          <w:p w14:paraId="1B1FCE75" w14:textId="77777777" w:rsidR="00B70F83" w:rsidRDefault="00B70F83" w:rsidP="00AB4AF0">
            <w:pPr>
              <w:pStyle w:val="CRCoverPage"/>
              <w:spacing w:after="0"/>
              <w:rPr>
                <w:noProof/>
                <w:sz w:val="8"/>
                <w:szCs w:val="8"/>
              </w:rPr>
            </w:pPr>
          </w:p>
        </w:tc>
      </w:tr>
      <w:tr w:rsidR="00813A4A" w14:paraId="5C777C4E" w14:textId="77777777" w:rsidTr="00AB4AF0">
        <w:tblPrEx>
          <w:tblCellMar>
            <w:top w:w="0" w:type="dxa"/>
            <w:bottom w:w="0" w:type="dxa"/>
          </w:tblCellMar>
        </w:tblPrEx>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AB4AF0">
        <w:tblPrEx>
          <w:tblCellMar>
            <w:top w:w="0" w:type="dxa"/>
            <w:bottom w:w="0" w:type="dxa"/>
          </w:tblCellMar>
        </w:tblPrEx>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AB4AF0">
        <w:tblPrEx>
          <w:tblCellMar>
            <w:top w:w="0" w:type="dxa"/>
            <w:bottom w:w="0" w:type="dxa"/>
          </w:tblCellMar>
        </w:tblPrEx>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AB4AF0">
        <w:tblPrEx>
          <w:tblCellMar>
            <w:top w:w="0" w:type="dxa"/>
            <w:bottom w:w="0" w:type="dxa"/>
          </w:tblCellMar>
        </w:tblPrEx>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AB4AF0">
        <w:tblPrEx>
          <w:tblCellMar>
            <w:top w:w="0" w:type="dxa"/>
            <w:bottom w:w="0" w:type="dxa"/>
          </w:tblCellMar>
        </w:tblPrEx>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AB4AF0">
        <w:tblPrEx>
          <w:tblCellMar>
            <w:top w:w="0" w:type="dxa"/>
            <w:bottom w:w="0" w:type="dxa"/>
          </w:tblCellMar>
        </w:tblPrEx>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AB4AF0">
        <w:tblPrEx>
          <w:tblCellMar>
            <w:top w:w="0" w:type="dxa"/>
            <w:bottom w:w="0" w:type="dxa"/>
          </w:tblCellMar>
        </w:tblPrEx>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AB4AF0">
        <w:tblPrEx>
          <w:tblCellMar>
            <w:top w:w="0" w:type="dxa"/>
            <w:bottom w:w="0" w:type="dxa"/>
          </w:tblCellMar>
        </w:tblPrEx>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w:t>
            </w:r>
            <w:r>
              <w:rPr>
                <w:noProof/>
              </w:rPr>
              <w:t>15</w:t>
            </w:r>
          </w:p>
        </w:tc>
      </w:tr>
      <w:tr w:rsidR="00813A4A" w14:paraId="0414FBE6" w14:textId="77777777" w:rsidTr="00AB4AF0">
        <w:tblPrEx>
          <w:tblCellMar>
            <w:top w:w="0" w:type="dxa"/>
            <w:bottom w:w="0" w:type="dxa"/>
          </w:tblCellMar>
        </w:tblPrEx>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AB4AF0">
        <w:tblPrEx>
          <w:tblCellMar>
            <w:top w:w="0" w:type="dxa"/>
            <w:bottom w:w="0" w:type="dxa"/>
          </w:tblCellMar>
        </w:tblPrEx>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AB4AF0">
        <w:tblPrEx>
          <w:tblCellMar>
            <w:top w:w="0" w:type="dxa"/>
            <w:bottom w:w="0" w:type="dxa"/>
          </w:tblCellMar>
        </w:tblPrEx>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AB4AF0">
        <w:tblPrEx>
          <w:tblCellMar>
            <w:top w:w="0" w:type="dxa"/>
            <w:bottom w:w="0" w:type="dxa"/>
          </w:tblCellMar>
        </w:tblPrEx>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AB4AF0">
        <w:tblPrEx>
          <w:tblCellMar>
            <w:top w:w="0" w:type="dxa"/>
            <w:bottom w:w="0" w:type="dxa"/>
          </w:tblCellMar>
        </w:tblPrEx>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bookmarkStart w:id="1" w:name="_GoBack"/>
            <w:bookmarkEnd w:id="1"/>
          </w:p>
        </w:tc>
      </w:tr>
      <w:tr w:rsidR="00813A4A" w14:paraId="08242928" w14:textId="77777777" w:rsidTr="00AB4AF0">
        <w:tblPrEx>
          <w:tblCellMar>
            <w:top w:w="0" w:type="dxa"/>
            <w:bottom w:w="0" w:type="dxa"/>
          </w:tblCellMar>
        </w:tblPrEx>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AB4AF0">
        <w:tblPrEx>
          <w:tblCellMar>
            <w:top w:w="0" w:type="dxa"/>
            <w:bottom w:w="0" w:type="dxa"/>
          </w:tblCellMar>
        </w:tblPrEx>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AB4AF0">
        <w:tblPrEx>
          <w:tblCellMar>
            <w:top w:w="0" w:type="dxa"/>
            <w:bottom w:w="0" w:type="dxa"/>
          </w:tblCellMar>
        </w:tblPrEx>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AB4AF0">
        <w:tblPrEx>
          <w:tblCellMar>
            <w:top w:w="0" w:type="dxa"/>
            <w:bottom w:w="0" w:type="dxa"/>
          </w:tblCellMar>
        </w:tblPrEx>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AB4AF0">
        <w:tblPrEx>
          <w:tblCellMar>
            <w:top w:w="0" w:type="dxa"/>
            <w:bottom w:w="0" w:type="dxa"/>
          </w:tblCellMar>
        </w:tblPrEx>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AB4AF0">
        <w:tblPrEx>
          <w:tblCellMar>
            <w:top w:w="0" w:type="dxa"/>
            <w:bottom w:w="0" w:type="dxa"/>
          </w:tblCellMar>
        </w:tblPrEx>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AB4AF0">
        <w:tblPrEx>
          <w:tblCellMar>
            <w:top w:w="0" w:type="dxa"/>
            <w:bottom w:w="0" w:type="dxa"/>
          </w:tblCellMar>
        </w:tblPrEx>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AB4AF0">
        <w:tblPrEx>
          <w:tblCellMar>
            <w:top w:w="0" w:type="dxa"/>
            <w:bottom w:w="0" w:type="dxa"/>
          </w:tblCellMar>
        </w:tblPrEx>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AB4AF0">
        <w:tblPrEx>
          <w:tblCellMar>
            <w:top w:w="0" w:type="dxa"/>
            <w:bottom w:w="0" w:type="dxa"/>
          </w:tblCellMar>
        </w:tblPrEx>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AB4AF0">
        <w:tblPrEx>
          <w:tblCellMar>
            <w:top w:w="0" w:type="dxa"/>
            <w:bottom w:w="0" w:type="dxa"/>
          </w:tblCellMar>
        </w:tblPrEx>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AB4AF0">
        <w:tblPrEx>
          <w:tblCellMar>
            <w:top w:w="0" w:type="dxa"/>
            <w:bottom w:w="0" w:type="dxa"/>
          </w:tblCellMar>
        </w:tblPrEx>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eastAsia="en-GB"/>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eastAsia="en-GB"/>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2"/>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3"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5" w:name="_Toc493510534"/>
      <w:bookmarkStart w:id="6" w:name="_Toc501138141"/>
      <w:bookmarkStart w:id="7" w:name="_Toc500942577"/>
      <w:r w:rsidRPr="00000A61">
        <w:lastRenderedPageBreak/>
        <w:t>Foreword</w:t>
      </w:r>
      <w:bookmarkEnd w:id="5"/>
      <w:bookmarkEnd w:id="6"/>
      <w:bookmarkEnd w:id="7"/>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8" w:name="_Toc493510535"/>
      <w:bookmarkStart w:id="9" w:name="_Toc501138142"/>
      <w:bookmarkStart w:id="10" w:name="_Toc500942578"/>
      <w:r w:rsidRPr="00000A61">
        <w:lastRenderedPageBreak/>
        <w:t>1</w:t>
      </w:r>
      <w:r w:rsidRPr="00000A61">
        <w:tab/>
        <w:t>Scope</w:t>
      </w:r>
      <w:bookmarkEnd w:id="8"/>
      <w:bookmarkEnd w:id="9"/>
      <w:bookmarkEnd w:id="10"/>
    </w:p>
    <w:p w14:paraId="593CB42F" w14:textId="77777777" w:rsidR="00D1471D" w:rsidRPr="00000A61" w:rsidRDefault="00D1471D" w:rsidP="00D1471D">
      <w:r w:rsidRPr="00000A61">
        <w:t xml:space="preserve">The present document </w:t>
      </w:r>
      <w:bookmarkStart w:id="11" w:name="_Hlk500794894"/>
      <w:r w:rsidRPr="00000A61">
        <w:t>specifies the Radio Resource Control protocol for the rad</w:t>
      </w:r>
      <w:r w:rsidR="00F8179F" w:rsidRPr="00000A61">
        <w:t>io interface between UE and NG-</w:t>
      </w:r>
      <w:r w:rsidRPr="00000A61">
        <w:t>RAN</w:t>
      </w:r>
      <w:bookmarkEnd w:id="11"/>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2" w:name="_Toc493510536"/>
      <w:bookmarkStart w:id="13" w:name="_Toc501138143"/>
      <w:bookmarkStart w:id="14" w:name="_Toc500942579"/>
      <w:r w:rsidRPr="00000A61">
        <w:t>2</w:t>
      </w:r>
      <w:r w:rsidRPr="00000A61">
        <w:tab/>
        <w:t>References</w:t>
      </w:r>
      <w:bookmarkEnd w:id="12"/>
      <w:bookmarkEnd w:id="13"/>
      <w:bookmarkEnd w:id="14"/>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5" w:name="OLE_LINK1"/>
      <w:bookmarkStart w:id="16" w:name="OLE_LINK2"/>
      <w:bookmarkStart w:id="17" w:name="OLE_LINK3"/>
      <w:bookmarkStart w:id="18"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5"/>
    <w:bookmarkEnd w:id="16"/>
    <w:bookmarkEnd w:id="17"/>
    <w:bookmarkEnd w:id="18"/>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9"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20" w:name="_Toc501138144"/>
      <w:bookmarkStart w:id="21" w:name="_Toc500942580"/>
      <w:r w:rsidRPr="00000A61">
        <w:t>3</w:t>
      </w:r>
      <w:r w:rsidRPr="00000A61">
        <w:tab/>
        <w:t xml:space="preserve">Definitions, </w:t>
      </w:r>
      <w:r w:rsidR="008028A4" w:rsidRPr="00000A61">
        <w:t>symbols and abbreviations</w:t>
      </w:r>
      <w:bookmarkEnd w:id="19"/>
      <w:bookmarkEnd w:id="20"/>
      <w:bookmarkEnd w:id="21"/>
    </w:p>
    <w:p w14:paraId="73D0CBBA" w14:textId="77777777" w:rsidR="00080512" w:rsidRPr="00000A61" w:rsidRDefault="00080512">
      <w:pPr>
        <w:pStyle w:val="Heading2"/>
      </w:pPr>
      <w:bookmarkStart w:id="22" w:name="_Toc493510538"/>
      <w:bookmarkStart w:id="23" w:name="_Toc501138145"/>
      <w:bookmarkStart w:id="24" w:name="_Toc500942581"/>
      <w:r w:rsidRPr="00000A61">
        <w:t>3.1</w:t>
      </w:r>
      <w:r w:rsidRPr="00000A61">
        <w:tab/>
        <w:t>Definitions</w:t>
      </w:r>
      <w:bookmarkEnd w:id="22"/>
      <w:bookmarkEnd w:id="23"/>
      <w:bookmarkEnd w:id="24"/>
    </w:p>
    <w:p w14:paraId="2C248DFD" w14:textId="77777777" w:rsidR="00080512" w:rsidRPr="00000A61" w:rsidRDefault="00080512">
      <w:r w:rsidRPr="00000A61">
        <w:t xml:space="preserve">For the purposes of the present document, the terms and definitions given in </w:t>
      </w:r>
      <w:bookmarkStart w:id="25" w:name="OLE_LINK6"/>
      <w:bookmarkStart w:id="26" w:name="OLE_LINK7"/>
      <w:bookmarkStart w:id="27" w:name="OLE_LINK8"/>
      <w:r w:rsidR="00DF62CD" w:rsidRPr="00000A61">
        <w:t xml:space="preserve">3GPP </w:t>
      </w:r>
      <w:bookmarkEnd w:id="25"/>
      <w:bookmarkEnd w:id="26"/>
      <w:bookmarkEnd w:id="2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8" w:name="_Toc493510539"/>
      <w:bookmarkStart w:id="29" w:name="_Toc501138146"/>
      <w:bookmarkStart w:id="30" w:name="_Toc500942582"/>
      <w:r w:rsidRPr="00000A61">
        <w:t>3</w:t>
      </w:r>
      <w:r w:rsidR="008E07BC" w:rsidRPr="00000A61">
        <w:t>.2</w:t>
      </w:r>
      <w:r w:rsidRPr="00000A61">
        <w:tab/>
        <w:t>Abbreviations</w:t>
      </w:r>
      <w:bookmarkEnd w:id="28"/>
      <w:bookmarkEnd w:id="29"/>
      <w:bookmarkEnd w:id="30"/>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31" w:name="_Toc470095091"/>
      <w:bookmarkStart w:id="32" w:name="_Toc493510540"/>
      <w:bookmarkStart w:id="33" w:name="_Toc501138147"/>
      <w:bookmarkStart w:id="34" w:name="_Toc500942583"/>
      <w:r w:rsidRPr="00000A61">
        <w:t>4</w:t>
      </w:r>
      <w:r w:rsidRPr="00000A61">
        <w:tab/>
        <w:t>General</w:t>
      </w:r>
      <w:bookmarkEnd w:id="31"/>
      <w:bookmarkEnd w:id="32"/>
      <w:bookmarkEnd w:id="33"/>
      <w:bookmarkEnd w:id="34"/>
    </w:p>
    <w:p w14:paraId="72A260E5" w14:textId="77777777" w:rsidR="00361AC6" w:rsidRPr="00000A61" w:rsidRDefault="00361AC6" w:rsidP="00361AC6">
      <w:pPr>
        <w:pStyle w:val="Heading2"/>
      </w:pPr>
      <w:bookmarkStart w:id="35" w:name="_Toc470095092"/>
      <w:bookmarkStart w:id="36" w:name="_Toc493510541"/>
      <w:bookmarkStart w:id="37" w:name="_Toc501138148"/>
      <w:bookmarkStart w:id="38" w:name="_Toc500942584"/>
      <w:r w:rsidRPr="00000A61">
        <w:t>4.1</w:t>
      </w:r>
      <w:r w:rsidRPr="00000A61">
        <w:tab/>
        <w:t>Introduction</w:t>
      </w:r>
      <w:bookmarkEnd w:id="35"/>
      <w:bookmarkEnd w:id="36"/>
      <w:bookmarkEnd w:id="37"/>
      <w:bookmarkEnd w:id="38"/>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39" w:name="_Toc470095093"/>
      <w:bookmarkStart w:id="40" w:name="_Toc493510542"/>
      <w:bookmarkStart w:id="41" w:name="_Toc501138149"/>
      <w:bookmarkStart w:id="42" w:name="_Toc500942585"/>
      <w:r w:rsidRPr="00000A61">
        <w:t>4.2</w:t>
      </w:r>
      <w:r w:rsidRPr="00000A61">
        <w:tab/>
        <w:t>Architecture</w:t>
      </w:r>
      <w:bookmarkEnd w:id="39"/>
      <w:bookmarkEnd w:id="40"/>
      <w:bookmarkEnd w:id="41"/>
      <w:bookmarkEnd w:id="42"/>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3" w:name="_Toc470095094"/>
      <w:bookmarkStart w:id="44" w:name="_Toc493510543"/>
      <w:bookmarkStart w:id="45" w:name="_Toc501138150"/>
      <w:bookmarkStart w:id="46" w:name="_Toc500942586"/>
      <w:r w:rsidRPr="00000A61">
        <w:t>4.2.1</w:t>
      </w:r>
      <w:r w:rsidRPr="00000A61">
        <w:tab/>
        <w:t>UE states and state transitions including inter RAT</w:t>
      </w:r>
      <w:bookmarkEnd w:id="43"/>
      <w:bookmarkEnd w:id="44"/>
      <w:bookmarkEnd w:id="45"/>
      <w:bookmarkEnd w:id="46"/>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47" w:name="_Toc470095095"/>
      <w:bookmarkStart w:id="48" w:name="_Toc493510544"/>
      <w:bookmarkStart w:id="49" w:name="_Toc501138151"/>
      <w:bookmarkStart w:id="50" w:name="_Toc500942587"/>
      <w:r w:rsidRPr="00000A61">
        <w:t>4.2.2</w:t>
      </w:r>
      <w:r w:rsidRPr="00000A61">
        <w:tab/>
        <w:t>Signalling radio bearers</w:t>
      </w:r>
      <w:bookmarkEnd w:id="47"/>
      <w:bookmarkEnd w:id="48"/>
      <w:bookmarkEnd w:id="49"/>
      <w:bookmarkEnd w:id="50"/>
    </w:p>
    <w:p w14:paraId="04CC2C81" w14:textId="77777777" w:rsidR="00361AC6" w:rsidRPr="00000A61" w:rsidRDefault="00361AC6" w:rsidP="00361AC6">
      <w:pPr>
        <w:pStyle w:val="Heading2"/>
      </w:pPr>
      <w:bookmarkStart w:id="51" w:name="_Toc470095096"/>
      <w:bookmarkStart w:id="52" w:name="_Toc493510545"/>
      <w:bookmarkStart w:id="53" w:name="_Toc501138152"/>
      <w:bookmarkStart w:id="54" w:name="_Toc500942588"/>
      <w:r w:rsidRPr="00000A61">
        <w:t>4.3</w:t>
      </w:r>
      <w:r w:rsidRPr="00000A61">
        <w:tab/>
        <w:t>Services</w:t>
      </w:r>
      <w:bookmarkEnd w:id="51"/>
      <w:bookmarkEnd w:id="52"/>
      <w:bookmarkEnd w:id="53"/>
      <w:bookmarkEnd w:id="54"/>
    </w:p>
    <w:p w14:paraId="27D40E9B" w14:textId="77777777" w:rsidR="00361AC6" w:rsidRPr="00000A61" w:rsidRDefault="00361AC6" w:rsidP="00361AC6">
      <w:pPr>
        <w:pStyle w:val="Heading3"/>
      </w:pPr>
      <w:bookmarkStart w:id="55" w:name="_Toc470095097"/>
      <w:bookmarkStart w:id="56" w:name="_Toc493510546"/>
      <w:bookmarkStart w:id="57" w:name="_Toc501138153"/>
      <w:bookmarkStart w:id="58" w:name="_Toc500942589"/>
      <w:r w:rsidRPr="00000A61">
        <w:t>4.3.1</w:t>
      </w:r>
      <w:r w:rsidRPr="00000A61">
        <w:tab/>
        <w:t>Services provided to upper layers</w:t>
      </w:r>
      <w:bookmarkEnd w:id="55"/>
      <w:bookmarkEnd w:id="56"/>
      <w:bookmarkEnd w:id="57"/>
      <w:bookmarkEnd w:id="58"/>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59" w:name="_Toc470095098"/>
      <w:bookmarkStart w:id="60" w:name="_Toc493510547"/>
      <w:bookmarkStart w:id="61" w:name="_Toc501138154"/>
      <w:bookmarkStart w:id="62" w:name="_Toc500942590"/>
      <w:r w:rsidRPr="00000A61">
        <w:t>4.3.2</w:t>
      </w:r>
      <w:r w:rsidRPr="00000A61">
        <w:tab/>
        <w:t>Services expected from lower layers</w:t>
      </w:r>
      <w:bookmarkEnd w:id="59"/>
      <w:bookmarkEnd w:id="60"/>
      <w:bookmarkEnd w:id="61"/>
      <w:bookmarkEnd w:id="62"/>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3" w:name="_Toc470095099"/>
      <w:bookmarkStart w:id="64" w:name="_Toc493510548"/>
      <w:bookmarkStart w:id="65" w:name="_Toc501138155"/>
      <w:bookmarkStart w:id="66" w:name="_Toc500942591"/>
      <w:r w:rsidRPr="00000A61">
        <w:t>4.4</w:t>
      </w:r>
      <w:r w:rsidRPr="00000A61">
        <w:tab/>
        <w:t>Functions</w:t>
      </w:r>
      <w:bookmarkEnd w:id="63"/>
      <w:bookmarkEnd w:id="64"/>
      <w:bookmarkEnd w:id="65"/>
      <w:bookmarkEnd w:id="66"/>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67" w:name="_Toc491180849"/>
      <w:bookmarkStart w:id="68" w:name="_Toc493510549"/>
      <w:bookmarkStart w:id="69" w:name="_Toc501138156"/>
      <w:bookmarkStart w:id="70" w:name="_Toc500942592"/>
      <w:bookmarkStart w:id="71" w:name="_Toc470095101"/>
      <w:r w:rsidRPr="00000A61">
        <w:t>5</w:t>
      </w:r>
      <w:r w:rsidRPr="00000A61">
        <w:tab/>
        <w:t>Procedures</w:t>
      </w:r>
      <w:bookmarkEnd w:id="67"/>
      <w:bookmarkEnd w:id="68"/>
      <w:bookmarkEnd w:id="69"/>
      <w:bookmarkEnd w:id="70"/>
    </w:p>
    <w:p w14:paraId="65859021" w14:textId="77777777" w:rsidR="00695679" w:rsidRPr="00000A61" w:rsidRDefault="00695679" w:rsidP="00695679">
      <w:pPr>
        <w:pStyle w:val="Heading2"/>
      </w:pPr>
      <w:bookmarkStart w:id="72" w:name="_Toc491180850"/>
      <w:bookmarkStart w:id="73" w:name="_Toc493510550"/>
      <w:bookmarkStart w:id="74" w:name="_Toc501138157"/>
      <w:bookmarkStart w:id="75" w:name="_Toc500942593"/>
      <w:r w:rsidRPr="00000A61">
        <w:t>5.1</w:t>
      </w:r>
      <w:r w:rsidRPr="00000A61">
        <w:tab/>
        <w:t>General</w:t>
      </w:r>
      <w:bookmarkEnd w:id="72"/>
      <w:bookmarkEnd w:id="73"/>
      <w:bookmarkEnd w:id="74"/>
      <w:bookmarkEnd w:id="75"/>
    </w:p>
    <w:p w14:paraId="4FF720D9" w14:textId="77777777" w:rsidR="00695679" w:rsidRPr="00000A61" w:rsidRDefault="00695679" w:rsidP="00695679">
      <w:pPr>
        <w:pStyle w:val="Heading3"/>
      </w:pPr>
      <w:bookmarkStart w:id="76" w:name="_Toc491180851"/>
      <w:bookmarkStart w:id="77" w:name="_Toc493510551"/>
      <w:bookmarkStart w:id="78" w:name="_Toc501138158"/>
      <w:bookmarkStart w:id="79" w:name="_Toc500942594"/>
      <w:r w:rsidRPr="00000A61">
        <w:t>5.1.1</w:t>
      </w:r>
      <w:r w:rsidRPr="00000A61">
        <w:tab/>
        <w:t>Introduction</w:t>
      </w:r>
      <w:bookmarkEnd w:id="76"/>
      <w:bookmarkEnd w:id="77"/>
      <w:bookmarkEnd w:id="78"/>
      <w:bookmarkEnd w:id="79"/>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80" w:name="_Toc491180852"/>
      <w:bookmarkStart w:id="81" w:name="_Toc493510552"/>
      <w:bookmarkStart w:id="82" w:name="_Toc501138159"/>
      <w:bookmarkStart w:id="83" w:name="_Toc500942595"/>
      <w:r w:rsidRPr="00000A61">
        <w:lastRenderedPageBreak/>
        <w:t>5.1.2</w:t>
      </w:r>
      <w:r w:rsidRPr="00000A61">
        <w:tab/>
        <w:t>General requirements</w:t>
      </w:r>
      <w:bookmarkEnd w:id="80"/>
      <w:bookmarkEnd w:id="81"/>
      <w:bookmarkEnd w:id="82"/>
      <w:bookmarkEnd w:id="83"/>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84" w:name="_Toc491180853"/>
      <w:bookmarkStart w:id="85" w:name="_Toc493510553"/>
      <w:bookmarkStart w:id="86" w:name="_Toc501138160"/>
      <w:bookmarkStart w:id="87" w:name="_Toc500942596"/>
      <w:r w:rsidRPr="00000A61">
        <w:t>5.2</w:t>
      </w:r>
      <w:r w:rsidRPr="00000A61">
        <w:tab/>
        <w:t>System information</w:t>
      </w:r>
      <w:bookmarkEnd w:id="84"/>
      <w:bookmarkEnd w:id="85"/>
      <w:bookmarkEnd w:id="86"/>
      <w:bookmarkEnd w:id="87"/>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88" w:name="_Toc491180854"/>
      <w:bookmarkStart w:id="89" w:name="_Toc493510554"/>
      <w:bookmarkStart w:id="90" w:name="_Toc501138161"/>
      <w:bookmarkStart w:id="91" w:name="_Toc500942597"/>
      <w:r w:rsidRPr="00000A61">
        <w:t>5.2.1</w:t>
      </w:r>
      <w:r w:rsidRPr="00000A61">
        <w:tab/>
        <w:t>Introduction</w:t>
      </w:r>
      <w:bookmarkEnd w:id="88"/>
      <w:bookmarkEnd w:id="89"/>
      <w:bookmarkEnd w:id="90"/>
      <w:bookmarkEnd w:id="91"/>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92" w:name="_Toc491180855"/>
      <w:bookmarkStart w:id="93" w:name="_Toc493510555"/>
      <w:bookmarkStart w:id="94" w:name="_Toc501138162"/>
      <w:bookmarkStart w:id="95" w:name="_Toc500942598"/>
      <w:r w:rsidRPr="00000A61">
        <w:t>5.2.2</w:t>
      </w:r>
      <w:r w:rsidRPr="00000A61">
        <w:tab/>
        <w:t xml:space="preserve">System </w:t>
      </w:r>
      <w:r w:rsidRPr="005E0FB2">
        <w:t>information</w:t>
      </w:r>
      <w:r w:rsidRPr="00000A61">
        <w:t xml:space="preserve"> acquisition</w:t>
      </w:r>
      <w:bookmarkEnd w:id="92"/>
      <w:bookmarkEnd w:id="93"/>
      <w:bookmarkEnd w:id="94"/>
      <w:bookmarkEnd w:id="95"/>
    </w:p>
    <w:p w14:paraId="4B5BC98A" w14:textId="77777777" w:rsidR="00610DCD" w:rsidRPr="00000A61" w:rsidRDefault="00610DCD" w:rsidP="009659F7">
      <w:pPr>
        <w:pStyle w:val="Heading4"/>
      </w:pPr>
      <w:bookmarkStart w:id="96" w:name="_Toc501138163"/>
      <w:bookmarkStart w:id="97" w:name="_Toc500942599"/>
      <w:r w:rsidRPr="00000A61">
        <w:t>5.2.2.1</w:t>
      </w:r>
      <w:r w:rsidRPr="00000A61">
        <w:tab/>
        <w:t>General UE requirements</w:t>
      </w:r>
      <w:bookmarkEnd w:id="96"/>
      <w:bookmarkEnd w:id="97"/>
    </w:p>
    <w:bookmarkStart w:id="98" w:name="_MON_1272650954"/>
    <w:bookmarkEnd w:id="98"/>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6" o:title=""/>
          </v:shape>
          <o:OLEObject Type="Embed" ProgID="Word.Picture.8" ShapeID="_x0000_i1025" DrawAspect="Content" ObjectID="_1575918029" r:id="rId17"/>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99" w:name="_Toc501138164"/>
      <w:bookmarkStart w:id="100" w:name="_Toc500942600"/>
      <w:r w:rsidRPr="00000A61">
        <w:t>5.2.2.2</w:t>
      </w:r>
      <w:r w:rsidRPr="00000A61">
        <w:tab/>
        <w:t xml:space="preserve">SI validity and </w:t>
      </w:r>
      <w:r w:rsidRPr="00000A61">
        <w:rPr>
          <w:rFonts w:eastAsia="Calibri" w:cs="Arial"/>
          <w:szCs w:val="24"/>
        </w:rPr>
        <w:t>need to (re)-acquire SI</w:t>
      </w:r>
      <w:bookmarkEnd w:id="99"/>
      <w:bookmarkEnd w:id="100"/>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01" w:name="_Toc501138165"/>
      <w:bookmarkStart w:id="102" w:name="_Toc500942601"/>
      <w:r w:rsidRPr="00000A61">
        <w:t>5.2.2.2.1</w:t>
      </w:r>
      <w:r w:rsidRPr="00000A61">
        <w:tab/>
        <w:t>SI validity</w:t>
      </w:r>
      <w:bookmarkEnd w:id="101"/>
      <w:bookmarkEnd w:id="102"/>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3" w:name="_Toc501138166"/>
      <w:bookmarkStart w:id="104" w:name="_Toc500942602"/>
      <w:r w:rsidRPr="00000A61">
        <w:t>5.2.2.2.2</w:t>
      </w:r>
      <w:r w:rsidRPr="00000A61">
        <w:tab/>
        <w:t>SI change indication and PWS notification</w:t>
      </w:r>
      <w:bookmarkEnd w:id="103"/>
      <w:bookmarkEnd w:id="104"/>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05" w:name="_Toc501138167"/>
      <w:bookmarkStart w:id="106" w:name="_Toc500942603"/>
      <w:r w:rsidRPr="00000A61">
        <w:t>5.2.2.3</w:t>
      </w:r>
      <w:r w:rsidRPr="00000A61">
        <w:tab/>
        <w:t>Acquisition of System Information</w:t>
      </w:r>
      <w:bookmarkEnd w:id="105"/>
      <w:bookmarkEnd w:id="106"/>
    </w:p>
    <w:p w14:paraId="6B4D4F05" w14:textId="77777777" w:rsidR="00D95D3A" w:rsidRPr="00000A61" w:rsidRDefault="00D95D3A" w:rsidP="00D95D3A">
      <w:pPr>
        <w:pStyle w:val="Heading5"/>
      </w:pPr>
      <w:bookmarkStart w:id="107" w:name="_Toc501138168"/>
      <w:bookmarkStart w:id="108" w:name="_Toc500942604"/>
      <w:r w:rsidRPr="00000A61">
        <w:t>5.2.2.3.1</w:t>
      </w:r>
      <w:r w:rsidRPr="00000A61">
        <w:tab/>
        <w:t>Acquisition of MIB and SIB1</w:t>
      </w:r>
      <w:bookmarkEnd w:id="107"/>
      <w:bookmarkEnd w:id="108"/>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09" w:name="_Toc501138169"/>
      <w:bookmarkStart w:id="110" w:name="_Toc500942605"/>
      <w:r w:rsidRPr="00000A61">
        <w:t>5.2.2.3.2</w:t>
      </w:r>
      <w:r w:rsidRPr="00000A61">
        <w:tab/>
        <w:t>Acquisition of an SI message</w:t>
      </w:r>
      <w:bookmarkEnd w:id="109"/>
      <w:bookmarkEnd w:id="110"/>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11" w:name="_Toc501138170"/>
      <w:bookmarkStart w:id="112" w:name="_Toc500942606"/>
      <w:bookmarkStart w:id="113" w:name="_Toc491180856"/>
      <w:bookmarkStart w:id="114" w:name="_Toc493510556"/>
      <w:r w:rsidRPr="00000A61">
        <w:t>5.2.2.3.3</w:t>
      </w:r>
      <w:r w:rsidRPr="00000A61">
        <w:tab/>
        <w:t>Request for on demand system information</w:t>
      </w:r>
      <w:bookmarkEnd w:id="111"/>
      <w:bookmarkEnd w:id="112"/>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15" w:name="_Toc501138171"/>
      <w:bookmarkStart w:id="116" w:name="_Toc500942607"/>
      <w:r w:rsidRPr="00000A61">
        <w:t>5.2.2.4</w:t>
      </w:r>
      <w:r w:rsidRPr="00000A61">
        <w:tab/>
      </w:r>
      <w:r w:rsidRPr="00000A61">
        <w:tab/>
        <w:t>Actions upon receipt of SI message</w:t>
      </w:r>
      <w:bookmarkEnd w:id="115"/>
      <w:bookmarkEnd w:id="116"/>
    </w:p>
    <w:p w14:paraId="26BC1657" w14:textId="77777777" w:rsidR="004A5C7C" w:rsidRPr="00000A61" w:rsidRDefault="004A5C7C" w:rsidP="004A5C7C">
      <w:pPr>
        <w:pStyle w:val="Heading5"/>
      </w:pPr>
      <w:bookmarkStart w:id="117" w:name="_Toc501138172"/>
      <w:bookmarkStart w:id="118" w:name="_Toc500942608"/>
      <w:r w:rsidRPr="00000A61">
        <w:t>5.2.2.4.1</w:t>
      </w:r>
      <w:r w:rsidRPr="00000A61">
        <w:tab/>
        <w:t>Actions upon reception of the MasterInformationBlock</w:t>
      </w:r>
      <w:bookmarkEnd w:id="117"/>
      <w:bookmarkEnd w:id="118"/>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19" w:name="_Toc501138173"/>
      <w:bookmarkStart w:id="120" w:name="_Toc500942609"/>
      <w:r w:rsidRPr="00000A61">
        <w:t>5.2.2.4.2</w:t>
      </w:r>
      <w:r w:rsidRPr="00000A61">
        <w:tab/>
        <w:t>Actions upon reception of the SystemInformationBlockType1</w:t>
      </w:r>
      <w:bookmarkEnd w:id="119"/>
      <w:bookmarkEnd w:id="120"/>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1" w:name="_Hlk496281235"/>
      <w:r w:rsidRPr="00000A61">
        <w:rPr>
          <w:i/>
        </w:rPr>
        <w:t>SIB1</w:t>
      </w:r>
      <w:r w:rsidR="00C80525" w:rsidRPr="00000A61">
        <w:rPr>
          <w:i/>
        </w:rPr>
        <w:t xml:space="preserve"> </w:t>
      </w:r>
      <w:bookmarkEnd w:id="121"/>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22" w:name="_Toc501138174"/>
      <w:bookmarkStart w:id="123" w:name="_Toc500942610"/>
      <w:r w:rsidRPr="00000A61">
        <w:t>5.2.2.4.3</w:t>
      </w:r>
      <w:r w:rsidRPr="00000A61">
        <w:tab/>
        <w:t>Actions upon reception of SystemInformationBlockTypeX</w:t>
      </w:r>
      <w:bookmarkEnd w:id="122"/>
      <w:bookmarkEnd w:id="123"/>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24" w:name="_Toc501138175"/>
      <w:bookmarkStart w:id="125" w:name="_Toc500942611"/>
      <w:r w:rsidRPr="00000A61">
        <w:t>5.2.2.5</w:t>
      </w:r>
      <w:r w:rsidRPr="00000A61">
        <w:tab/>
        <w:t>Essential system information missing</w:t>
      </w:r>
      <w:bookmarkEnd w:id="124"/>
      <w:bookmarkEnd w:id="125"/>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26" w:name="_Toc501138176"/>
      <w:bookmarkStart w:id="127" w:name="_Toc500942612"/>
      <w:r w:rsidRPr="00000A61">
        <w:t>5.3</w:t>
      </w:r>
      <w:r w:rsidRPr="00000A61">
        <w:tab/>
        <w:t>Connection control</w:t>
      </w:r>
      <w:bookmarkEnd w:id="113"/>
      <w:bookmarkEnd w:id="114"/>
      <w:bookmarkEnd w:id="126"/>
      <w:bookmarkEnd w:id="127"/>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28" w:name="_Toc491180857"/>
      <w:bookmarkStart w:id="129" w:name="_Toc493510557"/>
      <w:bookmarkStart w:id="130" w:name="_Toc501138177"/>
      <w:bookmarkStart w:id="131" w:name="_Toc500942613"/>
      <w:r w:rsidRPr="00000A61">
        <w:t>5.3.1</w:t>
      </w:r>
      <w:r w:rsidRPr="00000A61">
        <w:tab/>
        <w:t>Introduction</w:t>
      </w:r>
      <w:bookmarkEnd w:id="128"/>
      <w:bookmarkEnd w:id="129"/>
      <w:bookmarkEnd w:id="130"/>
      <w:bookmarkEnd w:id="131"/>
    </w:p>
    <w:p w14:paraId="2B87C9FF" w14:textId="52CC654B" w:rsidR="00695679" w:rsidRDefault="00695679" w:rsidP="00695679">
      <w:pPr>
        <w:pStyle w:val="Heading3"/>
      </w:pPr>
      <w:bookmarkStart w:id="132" w:name="_Toc491180858"/>
      <w:bookmarkStart w:id="133" w:name="_Toc493510558"/>
      <w:bookmarkStart w:id="134" w:name="_Toc501138178"/>
      <w:bookmarkStart w:id="135" w:name="_Toc500942614"/>
      <w:r w:rsidRPr="00000A61">
        <w:t>5.3.2</w:t>
      </w:r>
      <w:r w:rsidRPr="00000A61">
        <w:tab/>
        <w:t>Paging</w:t>
      </w:r>
      <w:bookmarkEnd w:id="132"/>
      <w:bookmarkEnd w:id="133"/>
      <w:bookmarkEnd w:id="134"/>
      <w:bookmarkEnd w:id="135"/>
    </w:p>
    <w:p w14:paraId="0656E037" w14:textId="5A4F3552" w:rsidR="00146A25" w:rsidRPr="00BC4BD6" w:rsidRDefault="00146A25" w:rsidP="000D43E8">
      <w:pPr>
        <w:pStyle w:val="EditorsNote"/>
      </w:pPr>
      <w:bookmarkStart w:id="136" w:name="_Hlk501436014"/>
      <w:r w:rsidRPr="00000A61">
        <w:t>Editor’s Note:</w:t>
      </w:r>
      <w:r>
        <w:t xml:space="preserve"> Targeted for completion in June 2018.</w:t>
      </w:r>
    </w:p>
    <w:p w14:paraId="135D04FF" w14:textId="01F0352A" w:rsidR="00695679" w:rsidRDefault="00695679" w:rsidP="00695679">
      <w:pPr>
        <w:pStyle w:val="Heading3"/>
      </w:pPr>
      <w:bookmarkStart w:id="137" w:name="_Toc491180859"/>
      <w:bookmarkStart w:id="138" w:name="_Toc493510559"/>
      <w:bookmarkStart w:id="139" w:name="_Toc501138179"/>
      <w:bookmarkStart w:id="140" w:name="_Toc500942615"/>
      <w:bookmarkEnd w:id="136"/>
      <w:r w:rsidRPr="00000A61">
        <w:t>5.3.3</w:t>
      </w:r>
      <w:r w:rsidRPr="00000A61">
        <w:tab/>
        <w:t>RRC connection establishment</w:t>
      </w:r>
      <w:bookmarkEnd w:id="137"/>
      <w:bookmarkEnd w:id="138"/>
      <w:bookmarkEnd w:id="139"/>
      <w:bookmarkEnd w:id="140"/>
    </w:p>
    <w:p w14:paraId="7B64C0DC" w14:textId="77777777" w:rsidR="00391656" w:rsidRDefault="00146A25" w:rsidP="009659F7">
      <w:pPr>
        <w:pStyle w:val="EditorsNote"/>
      </w:pPr>
      <w:r w:rsidRPr="00000A61">
        <w:t>Editor’s Note:</w:t>
      </w:r>
      <w:r>
        <w:t xml:space="preserve"> Targeted for completion in June 2018.</w:t>
      </w:r>
      <w:bookmarkStart w:id="141" w:name="_Toc491180860"/>
      <w:bookmarkStart w:id="142" w:name="_Toc493510560"/>
    </w:p>
    <w:p w14:paraId="72955771" w14:textId="0F6A484F" w:rsidR="00695679" w:rsidRDefault="00695679" w:rsidP="00695679">
      <w:pPr>
        <w:pStyle w:val="Heading3"/>
      </w:pPr>
      <w:bookmarkStart w:id="143" w:name="_Toc501138180"/>
      <w:bookmarkStart w:id="144" w:name="_Toc500942616"/>
      <w:r w:rsidRPr="00000A61">
        <w:t>5.3.4</w:t>
      </w:r>
      <w:r w:rsidRPr="00000A61">
        <w:tab/>
        <w:t>Initial security activation</w:t>
      </w:r>
      <w:bookmarkEnd w:id="141"/>
      <w:bookmarkEnd w:id="142"/>
      <w:bookmarkEnd w:id="143"/>
      <w:bookmarkEnd w:id="144"/>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45" w:name="_Toc491180861"/>
      <w:bookmarkStart w:id="146" w:name="_Toc493510561"/>
      <w:bookmarkStart w:id="147" w:name="_Toc501138181"/>
      <w:bookmarkStart w:id="148" w:name="_Toc500942617"/>
      <w:r w:rsidRPr="00000A61">
        <w:lastRenderedPageBreak/>
        <w:t>5.3.5</w:t>
      </w:r>
      <w:r w:rsidRPr="00000A61">
        <w:tab/>
        <w:t>RRC reconfiguration</w:t>
      </w:r>
      <w:bookmarkEnd w:id="145"/>
      <w:bookmarkEnd w:id="146"/>
      <w:bookmarkEnd w:id="147"/>
      <w:bookmarkEnd w:id="148"/>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49" w:name="_Toc477882136"/>
      <w:bookmarkStart w:id="150" w:name="_Toc501138182"/>
      <w:bookmarkStart w:id="151" w:name="_Toc500942618"/>
      <w:r w:rsidRPr="00000A61">
        <w:t>5.3.5.1</w:t>
      </w:r>
      <w:r w:rsidRPr="00000A61">
        <w:tab/>
        <w:t>General</w:t>
      </w:r>
      <w:bookmarkEnd w:id="149"/>
      <w:bookmarkEnd w:id="150"/>
      <w:bookmarkEnd w:id="151"/>
    </w:p>
    <w:bookmarkStart w:id="152" w:name="_MON_1267946280"/>
    <w:bookmarkEnd w:id="152"/>
    <w:bookmarkStart w:id="153" w:name="_MON_1289914518"/>
    <w:bookmarkEnd w:id="153"/>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8" o:title=""/>
          </v:shape>
          <o:OLEObject Type="Embed" ProgID="Word.Picture.8" ShapeID="_x0000_i1026" DrawAspect="Content" ObjectID="_1575918030" r:id="rId19"/>
        </w:object>
      </w:r>
    </w:p>
    <w:p w14:paraId="4F366F62" w14:textId="77777777" w:rsidR="000708FF" w:rsidRPr="00000A61" w:rsidRDefault="000708FF" w:rsidP="008E515B">
      <w:pPr>
        <w:pStyle w:val="FigureTitle"/>
      </w:pPr>
      <w:r w:rsidRPr="00000A61">
        <w:t>Figure 5.3.5.1-1: RRC reconfiguration, successful</w:t>
      </w:r>
    </w:p>
    <w:bookmarkStart w:id="154" w:name="_MON_1289914520"/>
    <w:bookmarkEnd w:id="154"/>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20" o:title=""/>
          </v:shape>
          <o:OLEObject Type="Embed" ProgID="Word.Picture.8" ShapeID="_x0000_i1027" DrawAspect="Content" ObjectID="_1575918031" r:id="rId21"/>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55" w:name="_Toc477882137"/>
      <w:bookmarkStart w:id="156" w:name="_Toc501138183"/>
      <w:bookmarkStart w:id="157" w:name="_Toc500942619"/>
      <w:r w:rsidRPr="00000A61">
        <w:t>5.3.5.2</w:t>
      </w:r>
      <w:r w:rsidRPr="00000A61">
        <w:tab/>
        <w:t>Initiation</w:t>
      </w:r>
      <w:bookmarkEnd w:id="155"/>
      <w:bookmarkEnd w:id="156"/>
      <w:bookmarkEnd w:id="157"/>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58" w:name="_Toc477882138"/>
      <w:bookmarkStart w:id="159" w:name="_Toc501138184"/>
      <w:bookmarkStart w:id="160" w:name="_Toc500942620"/>
      <w:r w:rsidRPr="00000A61">
        <w:t>5.3.5.3</w:t>
      </w:r>
      <w:r w:rsidRPr="00000A61">
        <w:tab/>
        <w:t xml:space="preserve">Reception of an </w:t>
      </w:r>
      <w:r w:rsidRPr="00000A61">
        <w:rPr>
          <w:i/>
        </w:rPr>
        <w:t>RRCReconfiguration</w:t>
      </w:r>
      <w:r w:rsidRPr="00000A61">
        <w:t xml:space="preserve"> by the UE</w:t>
      </w:r>
      <w:bookmarkEnd w:id="158"/>
      <w:bookmarkEnd w:id="159"/>
      <w:bookmarkEnd w:id="160"/>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1" w:name="_Hlk499060766"/>
      <w:r w:rsidR="00AB1EF9">
        <w:t>FFS</w:t>
      </w:r>
      <w:r w:rsidR="00AF5F85" w:rsidRPr="00F62519">
        <w:t xml:space="preserve"> </w:t>
      </w:r>
      <w:r w:rsidR="00AF5F85" w:rsidRPr="00000A61">
        <w:t>how to capture</w:t>
      </w:r>
      <w:bookmarkEnd w:id="161"/>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2" w:name="_Hlk500321985"/>
      <w:r>
        <w:t>random access procedure on the SpCell</w:t>
      </w:r>
      <w:bookmarkEnd w:id="162"/>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63" w:name="_Toc501138185"/>
      <w:bookmarkStart w:id="164" w:name="_Toc500942621"/>
      <w:bookmarkStart w:id="165" w:name="_Hlk498937343"/>
      <w:r w:rsidRPr="00000A61">
        <w:t>5.3.5.4</w:t>
      </w:r>
      <w:r w:rsidRPr="00000A61">
        <w:tab/>
        <w:t>Secondary cell group release</w:t>
      </w:r>
      <w:bookmarkEnd w:id="163"/>
      <w:bookmarkEnd w:id="164"/>
    </w:p>
    <w:bookmarkEnd w:id="165"/>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66" w:name="_Toc501138186"/>
      <w:bookmarkStart w:id="167" w:name="_Toc500942622"/>
      <w:r w:rsidRPr="00000A61">
        <w:t>5.3.5.5</w:t>
      </w:r>
      <w:r w:rsidR="004C6C78" w:rsidRPr="00000A61">
        <w:tab/>
        <w:t>Cell Group configuration</w:t>
      </w:r>
      <w:bookmarkEnd w:id="166"/>
      <w:bookmarkEnd w:id="167"/>
    </w:p>
    <w:p w14:paraId="53C01A93" w14:textId="6D73CA56" w:rsidR="004C6C78" w:rsidRPr="00000A61" w:rsidRDefault="00FA69F7" w:rsidP="004C6C78">
      <w:pPr>
        <w:pStyle w:val="Heading5"/>
      </w:pPr>
      <w:bookmarkStart w:id="168" w:name="_Toc501138187"/>
      <w:bookmarkStart w:id="169" w:name="_Toc500942623"/>
      <w:r w:rsidRPr="00000A61">
        <w:t>5.3.5.5</w:t>
      </w:r>
      <w:r w:rsidR="004C6C78" w:rsidRPr="00000A61">
        <w:t>.1</w:t>
      </w:r>
      <w:r w:rsidR="004C6C78" w:rsidRPr="00000A61">
        <w:tab/>
        <w:t>General</w:t>
      </w:r>
      <w:bookmarkEnd w:id="168"/>
      <w:bookmarkEnd w:id="169"/>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70" w:name="_5.3.5.x.x_Synchronous_Reconfigurati"/>
      <w:bookmarkStart w:id="171" w:name="_Toc501138188"/>
      <w:bookmarkStart w:id="172" w:name="_Toc500942624"/>
      <w:bookmarkEnd w:id="170"/>
      <w:r w:rsidRPr="00000A61">
        <w:t>5.3.5.5</w:t>
      </w:r>
      <w:r w:rsidR="004C6C78" w:rsidRPr="00000A61">
        <w:t>.2</w:t>
      </w:r>
      <w:r w:rsidR="004C6C78" w:rsidRPr="00000A61">
        <w:tab/>
        <w:t>Reconfiguration</w:t>
      </w:r>
      <w:r w:rsidR="00B573E7">
        <w:t xml:space="preserve"> with sync</w:t>
      </w:r>
      <w:bookmarkEnd w:id="171"/>
      <w:bookmarkEnd w:id="172"/>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173" w:name="_Toc501138189"/>
      <w:bookmarkStart w:id="174" w:name="_Toc500942625"/>
      <w:r w:rsidRPr="00000A61">
        <w:t>5.3.5.5</w:t>
      </w:r>
      <w:r w:rsidR="009D5013" w:rsidRPr="00000A61">
        <w:t>.3</w:t>
      </w:r>
      <w:r w:rsidR="009D5013" w:rsidRPr="00000A61">
        <w:tab/>
      </w:r>
      <w:r w:rsidR="003D471A">
        <w:t>RLC bearer</w:t>
      </w:r>
      <w:r w:rsidR="009D5013" w:rsidRPr="00000A61">
        <w:t xml:space="preserve"> release</w:t>
      </w:r>
      <w:bookmarkEnd w:id="173"/>
      <w:bookmarkEnd w:id="174"/>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75"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75"/>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176" w:name="_Toc501138190"/>
      <w:bookmarkStart w:id="177" w:name="_Toc500942626"/>
      <w:r w:rsidRPr="00000A61">
        <w:t>5.3.5.5</w:t>
      </w:r>
      <w:r w:rsidR="009D5013" w:rsidRPr="00000A61">
        <w:t>.4</w:t>
      </w:r>
      <w:r w:rsidR="009D5013" w:rsidRPr="00000A61">
        <w:tab/>
      </w:r>
      <w:r w:rsidR="003D471A">
        <w:t>RLC bearer</w:t>
      </w:r>
      <w:r w:rsidR="009D5013" w:rsidRPr="00000A61">
        <w:t xml:space="preserve"> addition/modification</w:t>
      </w:r>
      <w:bookmarkEnd w:id="176"/>
      <w:bookmarkEnd w:id="177"/>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178" w:name="_5.3.5.x.x_MAC_entity"/>
      <w:bookmarkStart w:id="179" w:name="_Toc501138191"/>
      <w:bookmarkStart w:id="180" w:name="_Toc500942627"/>
      <w:bookmarkEnd w:id="178"/>
      <w:r w:rsidRPr="00000A61">
        <w:lastRenderedPageBreak/>
        <w:t>5.3.5.5</w:t>
      </w:r>
      <w:r w:rsidR="009D5013" w:rsidRPr="00000A61">
        <w:t>.5</w:t>
      </w:r>
      <w:r w:rsidR="009D5013" w:rsidRPr="00000A61">
        <w:tab/>
        <w:t>MAC entity configuration</w:t>
      </w:r>
      <w:bookmarkEnd w:id="179"/>
      <w:bookmarkEnd w:id="180"/>
    </w:p>
    <w:p w14:paraId="56F2CF2C" w14:textId="5D7B4801" w:rsidR="009D5013" w:rsidRPr="00000A61" w:rsidRDefault="00FA69F7" w:rsidP="009D5013">
      <w:pPr>
        <w:pStyle w:val="Heading5"/>
      </w:pPr>
      <w:bookmarkStart w:id="181" w:name="_5.3.5.x.x_RLF_Timers"/>
      <w:bookmarkStart w:id="182" w:name="_Toc501138192"/>
      <w:bookmarkStart w:id="183" w:name="_Toc500942628"/>
      <w:bookmarkEnd w:id="181"/>
      <w:r w:rsidRPr="00000A61">
        <w:t>5.3.5.5</w:t>
      </w:r>
      <w:r w:rsidR="009D5013" w:rsidRPr="00000A61">
        <w:t>.6</w:t>
      </w:r>
      <w:r w:rsidR="009D5013" w:rsidRPr="00000A61">
        <w:tab/>
        <w:t>RLF Timers &amp; Constants configuration</w:t>
      </w:r>
      <w:bookmarkEnd w:id="182"/>
      <w:bookmarkEnd w:id="183"/>
    </w:p>
    <w:p w14:paraId="3C02A08E" w14:textId="35452F8A" w:rsidR="009D5013" w:rsidRPr="00000A61" w:rsidRDefault="00FA69F7" w:rsidP="009D5013">
      <w:pPr>
        <w:pStyle w:val="Heading5"/>
      </w:pPr>
      <w:bookmarkStart w:id="184" w:name="_5.3.5.x.x_PCell_Configuration"/>
      <w:bookmarkStart w:id="185" w:name="_Toc501138193"/>
      <w:bookmarkStart w:id="186" w:name="_Toc500942629"/>
      <w:bookmarkEnd w:id="184"/>
      <w:r w:rsidRPr="00000A61">
        <w:t>5.3.5.5</w:t>
      </w:r>
      <w:r w:rsidR="009D5013" w:rsidRPr="00000A61">
        <w:t>.7</w:t>
      </w:r>
      <w:r w:rsidR="009D5013" w:rsidRPr="00000A61">
        <w:tab/>
      </w:r>
      <w:r w:rsidR="008B2D9D">
        <w:t>Sp</w:t>
      </w:r>
      <w:r w:rsidR="009D5013" w:rsidRPr="00000A61">
        <w:t>Cell Configuration</w:t>
      </w:r>
      <w:bookmarkEnd w:id="185"/>
      <w:bookmarkEnd w:id="186"/>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87" w:name="_5.3.5.x.x_SCell_Release"/>
      <w:bookmarkStart w:id="188" w:name="_Toc501138194"/>
      <w:bookmarkStart w:id="189" w:name="_Toc500942630"/>
      <w:bookmarkEnd w:id="187"/>
      <w:r w:rsidRPr="00000A61">
        <w:t>5.3.5.5</w:t>
      </w:r>
      <w:r w:rsidR="009D5013" w:rsidRPr="00000A61">
        <w:t>.8</w:t>
      </w:r>
      <w:r w:rsidR="009D5013" w:rsidRPr="00000A61">
        <w:tab/>
        <w:t>SCell Release</w:t>
      </w:r>
      <w:bookmarkEnd w:id="188"/>
      <w:bookmarkEnd w:id="189"/>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90" w:name="_5.3.5.x.x_SCell_Addition/Modificati"/>
      <w:bookmarkStart w:id="191" w:name="_Toc501138195"/>
      <w:bookmarkStart w:id="192" w:name="_Toc500942631"/>
      <w:bookmarkEnd w:id="190"/>
      <w:r w:rsidRPr="00000A61">
        <w:t>5.3.5.5</w:t>
      </w:r>
      <w:r w:rsidR="009D5013" w:rsidRPr="00000A61">
        <w:t>.9</w:t>
      </w:r>
      <w:r w:rsidR="009D5013" w:rsidRPr="00000A61">
        <w:tab/>
        <w:t>SCell Addition/Modification</w:t>
      </w:r>
      <w:bookmarkEnd w:id="191"/>
      <w:bookmarkEnd w:id="192"/>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93" w:name="_Toc501138196"/>
      <w:bookmarkStart w:id="194" w:name="_Toc500942632"/>
      <w:r w:rsidRPr="00000A61">
        <w:t>5.3.5.6</w:t>
      </w:r>
      <w:r w:rsidR="00400FD7" w:rsidRPr="00000A61">
        <w:tab/>
        <w:t>Radio Bearer configuration</w:t>
      </w:r>
      <w:bookmarkEnd w:id="193"/>
      <w:bookmarkEnd w:id="194"/>
    </w:p>
    <w:p w14:paraId="034DA1C9" w14:textId="084316C2" w:rsidR="00DD475F" w:rsidRPr="00000A61" w:rsidRDefault="004A40AB" w:rsidP="00DD475F">
      <w:pPr>
        <w:pStyle w:val="Heading5"/>
      </w:pPr>
      <w:bookmarkStart w:id="195" w:name="_Toc501138197"/>
      <w:bookmarkStart w:id="196" w:name="_Toc500942633"/>
      <w:r w:rsidRPr="00000A61">
        <w:t>5.3.5.6</w:t>
      </w:r>
      <w:r w:rsidR="00DD475F" w:rsidRPr="00000A61">
        <w:t>.1</w:t>
      </w:r>
      <w:r w:rsidR="00DD475F" w:rsidRPr="00000A61">
        <w:tab/>
        <w:t>General</w:t>
      </w:r>
      <w:bookmarkEnd w:id="195"/>
      <w:bookmarkEnd w:id="196"/>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97" w:name="_5.3.5.x.x_SRB_addition/"/>
      <w:bookmarkStart w:id="198" w:name="_Toc501138198"/>
      <w:bookmarkStart w:id="199" w:name="_Toc500942634"/>
      <w:bookmarkEnd w:id="197"/>
      <w:r w:rsidRPr="00000A61">
        <w:t>5.3.5.6</w:t>
      </w:r>
      <w:r w:rsidR="00400FD7" w:rsidRPr="00000A61">
        <w:t>.</w:t>
      </w:r>
      <w:r w:rsidR="00DD475F" w:rsidRPr="00000A61">
        <w:t>2</w:t>
      </w:r>
      <w:r w:rsidR="00400FD7" w:rsidRPr="00000A61">
        <w:tab/>
        <w:t>SRB release</w:t>
      </w:r>
      <w:bookmarkEnd w:id="198"/>
      <w:bookmarkEnd w:id="199"/>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200" w:name="_Toc501138199"/>
      <w:bookmarkStart w:id="201" w:name="_Toc500942635"/>
      <w:r w:rsidRPr="00000A61">
        <w:t>5.3.5.6</w:t>
      </w:r>
      <w:r w:rsidR="00400FD7" w:rsidRPr="00000A61">
        <w:t>.</w:t>
      </w:r>
      <w:r w:rsidR="00DD475F" w:rsidRPr="00000A61">
        <w:t>3</w:t>
      </w:r>
      <w:r w:rsidR="00400FD7" w:rsidRPr="00000A61">
        <w:tab/>
        <w:t>SRB addition/ modification</w:t>
      </w:r>
      <w:bookmarkEnd w:id="200"/>
      <w:bookmarkEnd w:id="201"/>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02" w:name="_5.3.5.x.x_DRB_release"/>
      <w:bookmarkStart w:id="203" w:name="_Toc501138200"/>
      <w:bookmarkStart w:id="204" w:name="_Toc500942636"/>
      <w:bookmarkEnd w:id="202"/>
      <w:r w:rsidRPr="00000A61">
        <w:t>5.3.5.6</w:t>
      </w:r>
      <w:r w:rsidR="00400FD7" w:rsidRPr="00000A61">
        <w:t>.</w:t>
      </w:r>
      <w:r w:rsidR="00DD475F" w:rsidRPr="00000A61">
        <w:t>4</w:t>
      </w:r>
      <w:r w:rsidR="00400FD7" w:rsidRPr="00000A61">
        <w:tab/>
        <w:t>DRB release</w:t>
      </w:r>
      <w:bookmarkEnd w:id="203"/>
      <w:bookmarkEnd w:id="204"/>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05" w:name="_5.3.5.x.x_DRB_addition/"/>
      <w:bookmarkStart w:id="206" w:name="_Toc501138201"/>
      <w:bookmarkStart w:id="207" w:name="_Toc500942637"/>
      <w:bookmarkEnd w:id="205"/>
      <w:r w:rsidRPr="00000A61">
        <w:t>5.3.5.6</w:t>
      </w:r>
      <w:r w:rsidR="00400FD7" w:rsidRPr="00000A61">
        <w:t>.</w:t>
      </w:r>
      <w:r w:rsidR="00DD475F" w:rsidRPr="00000A61">
        <w:t>5</w:t>
      </w:r>
      <w:r w:rsidR="00400FD7" w:rsidRPr="00000A61">
        <w:tab/>
        <w:t>DRB addition/ modification</w:t>
      </w:r>
      <w:bookmarkEnd w:id="206"/>
      <w:bookmarkEnd w:id="207"/>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08" w:name="_Hlk500806741"/>
      <w:r>
        <w:t xml:space="preserve">Editor’s Note: verify that TS 38.323 covers </w:t>
      </w:r>
      <w:r w:rsidR="00E87875">
        <w:t xml:space="preserve">case </w:t>
      </w:r>
      <w:r>
        <w:rPr>
          <w:iCs/>
          <w:noProof/>
          <w:lang w:eastAsia="en-GB"/>
        </w:rPr>
        <w:t>when more than one RLC entity is associated with the PDCP entity.</w:t>
      </w:r>
    </w:p>
    <w:bookmarkEnd w:id="208"/>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09"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10" w:name="_Toc501138202"/>
      <w:bookmarkStart w:id="211" w:name="_Toc500942638"/>
      <w:bookmarkEnd w:id="209"/>
      <w:r w:rsidRPr="00000A61">
        <w:t>5.3.5.7</w:t>
      </w:r>
      <w:r w:rsidR="00716D1D" w:rsidRPr="00000A61">
        <w:tab/>
        <w:t>Full configuration</w:t>
      </w:r>
      <w:bookmarkEnd w:id="210"/>
      <w:bookmarkEnd w:id="211"/>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12" w:name="_Toc501138203"/>
      <w:bookmarkStart w:id="213" w:name="_Toc500942639"/>
      <w:r w:rsidRPr="00000A61">
        <w:lastRenderedPageBreak/>
        <w:t>5.3.5.8</w:t>
      </w:r>
      <w:r w:rsidR="00716D1D" w:rsidRPr="00000A61">
        <w:tab/>
        <w:t>Security key update</w:t>
      </w:r>
      <w:bookmarkEnd w:id="212"/>
      <w:bookmarkEnd w:id="213"/>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14" w:name="_Toc501138204"/>
      <w:bookmarkStart w:id="215" w:name="_Toc500942640"/>
      <w:bookmarkStart w:id="216" w:name="_Toc491180862"/>
      <w:bookmarkStart w:id="217" w:name="_Toc493510562"/>
      <w:r w:rsidRPr="00000A61">
        <w:rPr>
          <w:rFonts w:eastAsia="SimSun"/>
          <w:lang w:eastAsia="zh-CN"/>
        </w:rPr>
        <w:t>5.3.5.9</w:t>
      </w:r>
      <w:r w:rsidR="00645603" w:rsidRPr="00000A61">
        <w:rPr>
          <w:rFonts w:eastAsia="SimSun"/>
          <w:lang w:eastAsia="zh-CN"/>
        </w:rPr>
        <w:tab/>
        <w:t>Reconfiguration failure</w:t>
      </w:r>
      <w:bookmarkEnd w:id="214"/>
      <w:bookmarkEnd w:id="215"/>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18" w:name="_Toc501138205"/>
      <w:bookmarkStart w:id="219"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18"/>
      <w:bookmarkEnd w:id="219"/>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20" w:name="_Toc501138206"/>
      <w:bookmarkStart w:id="221"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20"/>
      <w:bookmarkEnd w:id="221"/>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2" w:name="_Hlk498036547"/>
      <w:r w:rsidRPr="00000A61">
        <w:rPr>
          <w:rFonts w:eastAsia="SimSun"/>
          <w:i/>
          <w:lang w:eastAsia="zh-CN"/>
        </w:rPr>
        <w:t>RRCReconfiguration</w:t>
      </w:r>
      <w:r w:rsidRPr="00000A61">
        <w:rPr>
          <w:rFonts w:eastAsia="SimSun"/>
          <w:lang w:eastAsia="zh-CN"/>
        </w:rPr>
        <w:t xml:space="preserve"> message received over MCG SRB1</w:t>
      </w:r>
      <w:bookmarkEnd w:id="222"/>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23" w:name="_Toc501138207"/>
      <w:bookmarkStart w:id="224"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3"/>
      <w:bookmarkEnd w:id="224"/>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25" w:name="_Hlk498013233"/>
      <w:r w:rsidRPr="00000A61">
        <w:rPr>
          <w:rFonts w:eastAsia="SimSun"/>
          <w:lang w:eastAsia="zh-CN"/>
        </w:rPr>
        <w:t xml:space="preserve">SCG failure information procedure </w:t>
      </w:r>
      <w:bookmarkEnd w:id="225"/>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26" w:name="_Toc501138208"/>
      <w:bookmarkStart w:id="227" w:name="_Toc500942644"/>
      <w:r w:rsidRPr="00000A61">
        <w:rPr>
          <w:rFonts w:eastAsia="SimSun"/>
          <w:lang w:eastAsia="zh-CN"/>
        </w:rPr>
        <w:t>5.3.6</w:t>
      </w:r>
      <w:r w:rsidRPr="00000A61">
        <w:rPr>
          <w:rFonts w:eastAsia="SimSun"/>
          <w:lang w:eastAsia="zh-CN"/>
        </w:rPr>
        <w:tab/>
        <w:t>Counter check</w:t>
      </w:r>
      <w:bookmarkEnd w:id="216"/>
      <w:bookmarkEnd w:id="217"/>
      <w:bookmarkEnd w:id="226"/>
      <w:bookmarkEnd w:id="227"/>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28" w:name="_Toc491180863"/>
      <w:bookmarkStart w:id="229" w:name="_Toc493510563"/>
      <w:bookmarkStart w:id="230" w:name="_Toc501138209"/>
      <w:bookmarkStart w:id="231" w:name="_Toc500942645"/>
      <w:r w:rsidRPr="00000A61">
        <w:t>5.3.7</w:t>
      </w:r>
      <w:r w:rsidRPr="00000A61">
        <w:tab/>
        <w:t>RRC connection re-establishment</w:t>
      </w:r>
      <w:bookmarkEnd w:id="228"/>
      <w:bookmarkEnd w:id="229"/>
      <w:bookmarkEnd w:id="230"/>
      <w:bookmarkEnd w:id="231"/>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32" w:name="_Toc491180864"/>
      <w:bookmarkStart w:id="233" w:name="_Toc493510564"/>
      <w:bookmarkStart w:id="234" w:name="_Toc501138210"/>
      <w:bookmarkStart w:id="235" w:name="_Toc500942646"/>
      <w:r w:rsidRPr="00000A61">
        <w:t>5.3.8</w:t>
      </w:r>
      <w:r w:rsidRPr="00000A61">
        <w:tab/>
        <w:t>RRC connection release</w:t>
      </w:r>
      <w:bookmarkEnd w:id="232"/>
      <w:bookmarkEnd w:id="233"/>
      <w:bookmarkEnd w:id="234"/>
      <w:bookmarkEnd w:id="235"/>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36" w:name="_Toc491180865"/>
      <w:bookmarkStart w:id="237" w:name="_Toc493510565"/>
      <w:bookmarkStart w:id="238" w:name="_Toc501138211"/>
      <w:bookmarkStart w:id="239" w:name="_Toc500942647"/>
      <w:r w:rsidRPr="00000A61">
        <w:t>5.3.9</w:t>
      </w:r>
      <w:r w:rsidRPr="00000A61">
        <w:tab/>
        <w:t>RRC connection release requested by upper layers</w:t>
      </w:r>
      <w:bookmarkEnd w:id="236"/>
      <w:bookmarkEnd w:id="237"/>
      <w:bookmarkEnd w:id="238"/>
      <w:bookmarkEnd w:id="239"/>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40" w:name="_Toc491180866"/>
      <w:bookmarkStart w:id="241" w:name="_Toc493510566"/>
      <w:bookmarkStart w:id="242" w:name="_Toc501138212"/>
      <w:bookmarkStart w:id="243" w:name="_Toc500942648"/>
      <w:r w:rsidRPr="00000A61">
        <w:t>5.3.10</w:t>
      </w:r>
      <w:r w:rsidRPr="00000A61">
        <w:tab/>
        <w:t>Radio resource configuration</w:t>
      </w:r>
      <w:bookmarkEnd w:id="240"/>
      <w:bookmarkEnd w:id="241"/>
      <w:bookmarkEnd w:id="242"/>
      <w:bookmarkEnd w:id="243"/>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44" w:name="_Toc491180867"/>
      <w:bookmarkStart w:id="245" w:name="_Toc493510567"/>
      <w:bookmarkStart w:id="246" w:name="_Toc501138213"/>
      <w:bookmarkStart w:id="247" w:name="_Toc500942649"/>
      <w:r w:rsidRPr="00000A61">
        <w:t>5.3.11</w:t>
      </w:r>
      <w:r w:rsidRPr="00000A61">
        <w:tab/>
        <w:t>Radio link failure related actions</w:t>
      </w:r>
      <w:bookmarkEnd w:id="244"/>
      <w:bookmarkEnd w:id="245"/>
      <w:bookmarkEnd w:id="246"/>
      <w:bookmarkEnd w:id="247"/>
    </w:p>
    <w:p w14:paraId="2E3CF5C9" w14:textId="77777777" w:rsidR="00ED21E7" w:rsidRPr="00000A61" w:rsidRDefault="00ED21E7" w:rsidP="00ED21E7">
      <w:pPr>
        <w:pStyle w:val="Heading4"/>
      </w:pPr>
      <w:bookmarkStart w:id="248" w:name="_Toc501138214"/>
      <w:bookmarkStart w:id="249" w:name="_Toc500942650"/>
      <w:r w:rsidRPr="00000A61">
        <w:t>5.3.11.1</w:t>
      </w:r>
      <w:r w:rsidRPr="00000A61">
        <w:tab/>
        <w:t>Detection of physical layer problems in RRC_CONNECTED</w:t>
      </w:r>
      <w:bookmarkEnd w:id="248"/>
      <w:bookmarkEnd w:id="249"/>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50" w:name="_Toc501138215"/>
      <w:bookmarkStart w:id="251" w:name="_Toc500942651"/>
      <w:r w:rsidRPr="00000A61">
        <w:t>5.3.11.2</w:t>
      </w:r>
      <w:r w:rsidRPr="00000A61">
        <w:tab/>
        <w:t>Recovery of physical layer problems</w:t>
      </w:r>
      <w:bookmarkEnd w:id="250"/>
      <w:bookmarkEnd w:id="251"/>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52" w:name="_Toc501138216"/>
      <w:bookmarkStart w:id="253" w:name="_Toc500942652"/>
      <w:r w:rsidRPr="00000A61">
        <w:t>5.3.11.3</w:t>
      </w:r>
      <w:r w:rsidRPr="00000A61">
        <w:tab/>
        <w:t>Detection of radio link failure</w:t>
      </w:r>
      <w:bookmarkEnd w:id="252"/>
      <w:bookmarkEnd w:id="253"/>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254" w:name="_Toc491180868"/>
      <w:bookmarkStart w:id="255" w:name="_Toc493510568"/>
      <w:bookmarkStart w:id="256" w:name="_Toc501138217"/>
      <w:bookmarkStart w:id="257" w:name="_Toc500942653"/>
      <w:r w:rsidRPr="00000A61">
        <w:t>5.3.12</w:t>
      </w:r>
      <w:r w:rsidRPr="00000A61">
        <w:tab/>
        <w:t>UE actions upon leaving RRC_CONNECTED</w:t>
      </w:r>
      <w:bookmarkEnd w:id="254"/>
      <w:bookmarkEnd w:id="255"/>
      <w:bookmarkEnd w:id="256"/>
      <w:bookmarkEnd w:id="257"/>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258" w:name="_Toc491180869"/>
      <w:bookmarkStart w:id="259" w:name="_Toc493510569"/>
      <w:bookmarkStart w:id="260" w:name="_Toc501138218"/>
      <w:bookmarkStart w:id="261" w:name="_Toc500942654"/>
      <w:r w:rsidRPr="00000A61">
        <w:t>5.3.13</w:t>
      </w:r>
      <w:r w:rsidRPr="00000A61">
        <w:tab/>
        <w:t>UE actions upon PUCCH/SRS release request</w:t>
      </w:r>
      <w:bookmarkEnd w:id="258"/>
      <w:bookmarkEnd w:id="259"/>
      <w:bookmarkEnd w:id="260"/>
      <w:bookmarkEnd w:id="261"/>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62" w:name="_Toc491180870"/>
      <w:bookmarkStart w:id="263" w:name="_Toc493510570"/>
      <w:bookmarkStart w:id="264" w:name="_Toc501138219"/>
      <w:bookmarkStart w:id="265" w:name="_Toc500942655"/>
      <w:r w:rsidRPr="00000A61">
        <w:t>5.4</w:t>
      </w:r>
      <w:r w:rsidRPr="00000A61">
        <w:tab/>
        <w:t>Inter-RAT mobility</w:t>
      </w:r>
      <w:bookmarkEnd w:id="262"/>
      <w:bookmarkEnd w:id="263"/>
      <w:bookmarkEnd w:id="264"/>
      <w:bookmarkEnd w:id="265"/>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66" w:name="_Toc491180871"/>
      <w:bookmarkStart w:id="267" w:name="_Toc493510571"/>
      <w:bookmarkStart w:id="268" w:name="_Toc501138220"/>
      <w:bookmarkStart w:id="269" w:name="_Toc500942656"/>
      <w:r w:rsidRPr="00000A61">
        <w:t>5.5</w:t>
      </w:r>
      <w:r w:rsidRPr="00000A61">
        <w:tab/>
        <w:t>Measurements</w:t>
      </w:r>
      <w:bookmarkEnd w:id="266"/>
      <w:bookmarkEnd w:id="267"/>
      <w:bookmarkEnd w:id="268"/>
      <w:bookmarkEnd w:id="269"/>
    </w:p>
    <w:p w14:paraId="4F5F3005" w14:textId="520BA25A" w:rsidR="00695679" w:rsidRPr="00000A61" w:rsidRDefault="00695679" w:rsidP="00695679">
      <w:pPr>
        <w:pStyle w:val="Heading3"/>
      </w:pPr>
      <w:bookmarkStart w:id="270" w:name="_Toc491180872"/>
      <w:bookmarkStart w:id="271" w:name="_Toc493510572"/>
      <w:bookmarkStart w:id="272" w:name="_Toc501138221"/>
      <w:bookmarkStart w:id="273" w:name="_Toc500942657"/>
      <w:r w:rsidRPr="00000A61">
        <w:t>5.5.1</w:t>
      </w:r>
      <w:r w:rsidRPr="00000A61">
        <w:tab/>
        <w:t>Introduction</w:t>
      </w:r>
      <w:bookmarkEnd w:id="270"/>
      <w:bookmarkEnd w:id="271"/>
      <w:bookmarkEnd w:id="272"/>
      <w:bookmarkEnd w:id="273"/>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74"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75" w:name="_Hlk496876249"/>
      <w:r w:rsidRPr="00000A61">
        <w:t>The network may configure the UE to perform the following types of measurements:</w:t>
      </w:r>
    </w:p>
    <w:bookmarkEnd w:id="275"/>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76" w:name="_Hlk496880023"/>
      <w:r w:rsidRPr="00000A61">
        <w:t xml:space="preserve">of neighbour cell(s) </w:t>
      </w:r>
      <w:bookmarkEnd w:id="276"/>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74"/>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77" w:name="_Hlk500775639"/>
      <w:r w:rsidRPr="00000A61">
        <w:t>-</w:t>
      </w:r>
      <w:r w:rsidRPr="00000A61">
        <w:tab/>
        <w:t>RS type: The RS that the UE uses for cell measurement results (SS/PBCH block or CSI-RS).</w:t>
      </w:r>
    </w:p>
    <w:bookmarkEnd w:id="277"/>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78" w:name="_Toc491180873"/>
      <w:bookmarkStart w:id="279"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80" w:name="_Hlk497717093"/>
      <w:r w:rsidRPr="00000A61">
        <w:t>Editor’s Note: FFS Whether the definitions of serving cells, listed cells and detected cells in 38.331 are also applicable for E-UTRAN measurement object(s).</w:t>
      </w:r>
    </w:p>
    <w:bookmarkEnd w:id="280"/>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81" w:name="_Toc501138222"/>
      <w:bookmarkStart w:id="282" w:name="_Toc500942658"/>
      <w:r w:rsidRPr="00000A61">
        <w:t>5.5.2</w:t>
      </w:r>
      <w:r w:rsidRPr="00000A61">
        <w:tab/>
        <w:t>Measurement configuration</w:t>
      </w:r>
      <w:bookmarkEnd w:id="278"/>
      <w:bookmarkEnd w:id="279"/>
      <w:bookmarkEnd w:id="281"/>
      <w:bookmarkEnd w:id="282"/>
    </w:p>
    <w:p w14:paraId="3574AF97" w14:textId="4FAF1D3E" w:rsidR="00DC0E48" w:rsidRPr="00000A61" w:rsidRDefault="00DC0E48" w:rsidP="00DC0E48">
      <w:pPr>
        <w:pStyle w:val="Heading4"/>
      </w:pPr>
      <w:bookmarkStart w:id="283" w:name="_Toc501138223"/>
      <w:bookmarkStart w:id="284" w:name="_Toc500942659"/>
      <w:bookmarkStart w:id="285" w:name="_Toc491180874"/>
      <w:bookmarkStart w:id="286" w:name="_Toc493510574"/>
      <w:r w:rsidRPr="00000A61">
        <w:t>5.5.2.1</w:t>
      </w:r>
      <w:r w:rsidRPr="00000A61">
        <w:tab/>
        <w:t>General</w:t>
      </w:r>
      <w:bookmarkEnd w:id="283"/>
      <w:bookmarkEnd w:id="284"/>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87" w:name="_Hlk497717100"/>
      <w:r w:rsidRPr="00000A61">
        <w:t>Editor’s Note: FFS How the procedure is used for CGI reporting.</w:t>
      </w:r>
    </w:p>
    <w:bookmarkEnd w:id="287"/>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88" w:name="_Toc501138224"/>
      <w:bookmarkStart w:id="289" w:name="_Toc500942660"/>
      <w:r w:rsidRPr="00000A61">
        <w:t>5.5.2.2</w:t>
      </w:r>
      <w:r w:rsidRPr="00000A61">
        <w:tab/>
        <w:t>Measurement identity removal</w:t>
      </w:r>
      <w:bookmarkEnd w:id="288"/>
      <w:bookmarkEnd w:id="289"/>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290" w:name="_Toc501138225"/>
      <w:bookmarkStart w:id="291" w:name="_Toc500942661"/>
      <w:r w:rsidRPr="00000A61">
        <w:t>5.5.2.3</w:t>
      </w:r>
      <w:r w:rsidRPr="00000A61">
        <w:tab/>
        <w:t>Measurement identity addition/ modification</w:t>
      </w:r>
      <w:bookmarkEnd w:id="290"/>
      <w:bookmarkEnd w:id="291"/>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92" w:name="_Toc501138226"/>
      <w:bookmarkStart w:id="293" w:name="_Toc500942662"/>
      <w:r w:rsidRPr="00000A61">
        <w:t>5.5.2.4</w:t>
      </w:r>
      <w:r w:rsidRPr="00000A61">
        <w:tab/>
        <w:t>Measurement object removal</w:t>
      </w:r>
      <w:bookmarkEnd w:id="292"/>
      <w:bookmarkEnd w:id="293"/>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294" w:name="_Toc501138227"/>
      <w:bookmarkStart w:id="295" w:name="_Toc500942663"/>
      <w:r w:rsidRPr="00000A61">
        <w:t>5.5.2.5</w:t>
      </w:r>
      <w:r w:rsidRPr="00000A61">
        <w:tab/>
        <w:t>Measurement object addition/ modification</w:t>
      </w:r>
      <w:bookmarkEnd w:id="294"/>
      <w:bookmarkEnd w:id="29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96"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97"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97"/>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296"/>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298"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98"/>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299"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300" w:name="_Toc501138228"/>
      <w:bookmarkStart w:id="301" w:name="_Toc500942664"/>
      <w:bookmarkEnd w:id="299"/>
      <w:r w:rsidRPr="00000A61">
        <w:t>5.5.2.6</w:t>
      </w:r>
      <w:r w:rsidRPr="00000A61">
        <w:tab/>
        <w:t>Reporting configuration removal</w:t>
      </w:r>
      <w:bookmarkEnd w:id="300"/>
      <w:bookmarkEnd w:id="301"/>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02" w:name="_Toc501138229"/>
      <w:bookmarkStart w:id="303" w:name="_Toc500942665"/>
      <w:r w:rsidRPr="00000A61">
        <w:t>5.5.2.7</w:t>
      </w:r>
      <w:r w:rsidRPr="00000A61">
        <w:tab/>
        <w:t>Reporting configuration addition/ modification</w:t>
      </w:r>
      <w:bookmarkEnd w:id="302"/>
      <w:bookmarkEnd w:id="303"/>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04" w:name="_Toc501138230"/>
      <w:bookmarkStart w:id="305" w:name="_Toc500942666"/>
      <w:r w:rsidRPr="00000A61">
        <w:t>5.5.2.8</w:t>
      </w:r>
      <w:r w:rsidRPr="00000A61">
        <w:tab/>
        <w:t>Quantity configuration</w:t>
      </w:r>
      <w:bookmarkEnd w:id="304"/>
      <w:bookmarkEnd w:id="305"/>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06" w:name="_Toc501138231"/>
      <w:bookmarkStart w:id="307" w:name="_Toc500942667"/>
      <w:r w:rsidRPr="00000A61">
        <w:t>5.5.2.9</w:t>
      </w:r>
      <w:r w:rsidRPr="00000A61">
        <w:tab/>
        <w:t>Measurement gap configuration</w:t>
      </w:r>
      <w:bookmarkEnd w:id="306"/>
      <w:bookmarkEnd w:id="307"/>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08" w:name="_Toc501138232"/>
      <w:bookmarkStart w:id="309" w:name="_Toc500942668"/>
      <w:r w:rsidRPr="00000A61">
        <w:t>5.5.2.10</w:t>
      </w:r>
      <w:r w:rsidRPr="00000A61">
        <w:tab/>
        <w:t>Reference signal measurement timing configuration</w:t>
      </w:r>
      <w:bookmarkEnd w:id="308"/>
      <w:bookmarkEnd w:id="309"/>
    </w:p>
    <w:p w14:paraId="4886936B" w14:textId="77777777" w:rsidR="00127C1F" w:rsidRPr="00000A61" w:rsidRDefault="00127C1F" w:rsidP="0056369B">
      <w:pPr>
        <w:pStyle w:val="EditorsNote"/>
      </w:pPr>
      <w:bookmarkStart w:id="310" w:name="_Hlk497717182"/>
      <w:r w:rsidRPr="00000A61">
        <w:t>Editor’s Note: FFS How SS/PBCH block measurement timing is configured.</w:t>
      </w:r>
    </w:p>
    <w:p w14:paraId="5A24B8C8" w14:textId="7ED638FC" w:rsidR="00695679" w:rsidRPr="00000A61" w:rsidRDefault="00695679" w:rsidP="00695679">
      <w:pPr>
        <w:pStyle w:val="Heading3"/>
      </w:pPr>
      <w:bookmarkStart w:id="311" w:name="_Toc501138233"/>
      <w:bookmarkStart w:id="312" w:name="_Toc500942669"/>
      <w:bookmarkEnd w:id="310"/>
      <w:r w:rsidRPr="00000A61">
        <w:t>5.5.3</w:t>
      </w:r>
      <w:r w:rsidRPr="00000A61">
        <w:tab/>
        <w:t>Performing measurements</w:t>
      </w:r>
      <w:bookmarkEnd w:id="285"/>
      <w:bookmarkEnd w:id="286"/>
      <w:bookmarkEnd w:id="311"/>
      <w:bookmarkEnd w:id="312"/>
    </w:p>
    <w:p w14:paraId="39655DC8" w14:textId="77777777" w:rsidR="00494F73" w:rsidRPr="00000A61" w:rsidRDefault="00494F73" w:rsidP="00494F73">
      <w:pPr>
        <w:pStyle w:val="Heading4"/>
      </w:pPr>
      <w:bookmarkStart w:id="313" w:name="_Toc501138234"/>
      <w:bookmarkStart w:id="314" w:name="_Toc500942670"/>
      <w:r w:rsidRPr="00000A61">
        <w:t>5.5.3.1</w:t>
      </w:r>
      <w:r w:rsidRPr="00000A61">
        <w:tab/>
        <w:t>General</w:t>
      </w:r>
      <w:bookmarkEnd w:id="313"/>
      <w:bookmarkEnd w:id="314"/>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15" w:name="_Hlk497328269"/>
      <w:bookmarkStart w:id="316"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17" w:name="_Hlk497717236"/>
      <w:bookmarkEnd w:id="315"/>
      <w:bookmarkEnd w:id="316"/>
    </w:p>
    <w:bookmarkEnd w:id="317"/>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18"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18"/>
      <w:r w:rsidRPr="00000A61">
        <w:t>:</w:t>
      </w:r>
    </w:p>
    <w:p w14:paraId="6F150380" w14:textId="054E4AA4" w:rsidR="003D2265" w:rsidRDefault="003D2265" w:rsidP="003D2265">
      <w:pPr>
        <w:pStyle w:val="B4"/>
      </w:pPr>
      <w:r w:rsidRPr="00000A61">
        <w:t>4&gt;</w:t>
      </w:r>
      <w:r w:rsidRPr="00000A61">
        <w:tab/>
      </w:r>
      <w:bookmarkStart w:id="319"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19"/>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20" w:name="_Toc501138235"/>
      <w:bookmarkStart w:id="321" w:name="_Toc500942671"/>
      <w:r w:rsidRPr="00000A61">
        <w:t>5.5.3.2</w:t>
      </w:r>
      <w:r w:rsidRPr="00000A61">
        <w:tab/>
        <w:t>Layer 3 filtering</w:t>
      </w:r>
      <w:bookmarkEnd w:id="320"/>
      <w:bookmarkEnd w:id="321"/>
    </w:p>
    <w:p w14:paraId="69CBBDCF" w14:textId="77777777" w:rsidR="000D6437" w:rsidRPr="00000A61" w:rsidRDefault="000D6437" w:rsidP="000D6437">
      <w:pPr>
        <w:rPr>
          <w:lang w:eastAsia="ja-JP"/>
        </w:rPr>
      </w:pPr>
      <w:bookmarkStart w:id="322" w:name="_Toc491180875"/>
      <w:bookmarkStart w:id="323"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24" w:name="_Hlk497717343"/>
      <w:r w:rsidRPr="00000A61">
        <w:t>Editor’s Note: FFS Exact value of the sampling rate (i.e. X) for layer 3 filtering.</w:t>
      </w:r>
    </w:p>
    <w:bookmarkEnd w:id="324"/>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25" w:name="_Hlk498097278"/>
      <w:r w:rsidRPr="00000A61">
        <w:t>].</w:t>
      </w:r>
      <w:bookmarkEnd w:id="325"/>
    </w:p>
    <w:p w14:paraId="78608853" w14:textId="77777777" w:rsidR="00245E72" w:rsidRPr="00000A61" w:rsidRDefault="00245E72" w:rsidP="00245E72">
      <w:pPr>
        <w:pStyle w:val="Heading4"/>
      </w:pPr>
      <w:bookmarkStart w:id="326" w:name="_Toc501138236"/>
      <w:bookmarkStart w:id="327" w:name="_Toc500942672"/>
      <w:r w:rsidRPr="00000A61">
        <w:t>5.5.3.3</w:t>
      </w:r>
      <w:r w:rsidRPr="00000A61">
        <w:tab/>
        <w:t>Derivation of measurement results</w:t>
      </w:r>
      <w:bookmarkEnd w:id="326"/>
      <w:bookmarkEnd w:id="327"/>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28"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28"/>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29"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29"/>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30" w:name="_Toc501138237"/>
      <w:bookmarkStart w:id="331" w:name="_Toc500942673"/>
      <w:r w:rsidRPr="00000A61">
        <w:t>5.5.4</w:t>
      </w:r>
      <w:r w:rsidRPr="00000A61">
        <w:tab/>
        <w:t>Measurement report triggering</w:t>
      </w:r>
      <w:bookmarkEnd w:id="322"/>
      <w:bookmarkEnd w:id="323"/>
      <w:bookmarkEnd w:id="330"/>
      <w:bookmarkEnd w:id="331"/>
    </w:p>
    <w:p w14:paraId="20256E70" w14:textId="77777777" w:rsidR="00B02898" w:rsidRPr="00000A61" w:rsidRDefault="00B02898" w:rsidP="00DB6133">
      <w:pPr>
        <w:pStyle w:val="Heading4"/>
      </w:pPr>
      <w:bookmarkStart w:id="332" w:name="_Toc501138238"/>
      <w:bookmarkStart w:id="333" w:name="_Toc500942674"/>
      <w:r w:rsidRPr="00000A61">
        <w:t>5.5.4.1</w:t>
      </w:r>
      <w:r w:rsidRPr="00000A61">
        <w:tab/>
        <w:t>General</w:t>
      </w:r>
      <w:bookmarkEnd w:id="332"/>
      <w:bookmarkEnd w:id="333"/>
    </w:p>
    <w:p w14:paraId="5E30D341" w14:textId="6A356144" w:rsidR="00F30B2E" w:rsidRPr="00000A61" w:rsidRDefault="00F30B2E" w:rsidP="00F30B2E">
      <w:bookmarkStart w:id="334" w:name="_Hlk498694844"/>
      <w:bookmarkStart w:id="335" w:name="_Hlk498694821"/>
      <w:r w:rsidRPr="00000A61">
        <w:t xml:space="preserve">If security has been activated successfully, the </w:t>
      </w:r>
      <w:bookmarkEnd w:id="334"/>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36"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36"/>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37" w:name="_Toc501138239"/>
      <w:bookmarkStart w:id="338" w:name="_Toc500942675"/>
      <w:bookmarkEnd w:id="335"/>
      <w:r w:rsidRPr="00000A61">
        <w:t>5.5.4.2</w:t>
      </w:r>
      <w:r w:rsidRPr="00000A61">
        <w:tab/>
      </w:r>
      <w:r w:rsidR="00B02898" w:rsidRPr="00000A61">
        <w:t>Event A1 (Serving becomes better than threshold)</w:t>
      </w:r>
      <w:bookmarkEnd w:id="337"/>
      <w:bookmarkEnd w:id="338"/>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25pt;height:13.5pt" o:ole="" fillcolor="window">
            <v:imagedata r:id="rId23" o:title=""/>
          </v:shape>
          <o:OLEObject Type="Embed" ProgID="Equation.3" ShapeID="_x0000_i1028" DrawAspect="Content" ObjectID="_1575918032" r:id="rId24"/>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5" o:title=""/>
          </v:shape>
          <o:OLEObject Type="Embed" ProgID="Equation.3" ShapeID="_x0000_i1029" DrawAspect="Content" ObjectID="_1575918033" r:id="rId26"/>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39" w:name="OLE_LINK39"/>
      <w:bookmarkStart w:id="340" w:name="OLE_LINK53"/>
      <w:r w:rsidRPr="00000A61">
        <w:rPr>
          <w:i/>
        </w:rPr>
        <w:t>hysteresis</w:t>
      </w:r>
      <w:r w:rsidRPr="00000A61">
        <w:t xml:space="preserve"> </w:t>
      </w:r>
      <w:bookmarkEnd w:id="339"/>
      <w:bookmarkEnd w:id="340"/>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41" w:name="_Toc501138240"/>
      <w:bookmarkStart w:id="342" w:name="_Toc500942676"/>
      <w:r w:rsidRPr="00000A61">
        <w:t>5.5.4.3</w:t>
      </w:r>
      <w:r w:rsidRPr="00000A61">
        <w:tab/>
        <w:t>Event A2 (Serving becomes worse than threshold)</w:t>
      </w:r>
      <w:bookmarkEnd w:id="341"/>
      <w:bookmarkEnd w:id="342"/>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43"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5" o:title=""/>
          </v:shape>
          <o:OLEObject Type="Embed" ProgID="Equation.3" ShapeID="_x0000_i1030" DrawAspect="Content" ObjectID="_1575918034" r:id="rId27"/>
        </w:object>
      </w:r>
      <w:bookmarkEnd w:id="343"/>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8" o:title=""/>
          </v:shape>
          <o:OLEObject Type="Embed" ProgID="Equation.3" ShapeID="_x0000_i1031" DrawAspect="Content" ObjectID="_1575918035" r:id="rId29"/>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44" w:name="_Toc501138241"/>
      <w:bookmarkStart w:id="345" w:name="_Toc500942677"/>
      <w:r w:rsidRPr="00000A61">
        <w:t>5.5.4.4</w:t>
      </w:r>
      <w:r w:rsidRPr="00000A61">
        <w:tab/>
        <w:t>Event A3 (Neighbour becomes offset better than PCell/ PSCell)</w:t>
      </w:r>
      <w:bookmarkEnd w:id="344"/>
      <w:bookmarkEnd w:id="345"/>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30" o:title=""/>
          </v:shape>
          <o:OLEObject Type="Embed" ProgID="Equation.3" ShapeID="_x0000_i1032" DrawAspect="Content" ObjectID="_1575918036" r:id="rId31"/>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32" o:title=""/>
          </v:shape>
          <o:OLEObject Type="Embed" ProgID="Equation.3" ShapeID="_x0000_i1033" DrawAspect="Content" ObjectID="_1575918037" r:id="rId33"/>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346" w:name="_Toc501138242"/>
      <w:bookmarkStart w:id="347" w:name="_Toc500942678"/>
      <w:r w:rsidRPr="00000A61">
        <w:t>5.5.4.5</w:t>
      </w:r>
      <w:r w:rsidRPr="00000A61">
        <w:tab/>
        <w:t>Event A4 (Neighbour becomes better than threshold)</w:t>
      </w:r>
      <w:bookmarkEnd w:id="346"/>
      <w:bookmarkEnd w:id="347"/>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4" o:title=""/>
          </v:shape>
          <o:OLEObject Type="Embed" ProgID="Equation.3" ShapeID="_x0000_i1034" DrawAspect="Content" ObjectID="_1575918038" r:id="rId35"/>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6" o:title=""/>
          </v:shape>
          <o:OLEObject Type="Embed" ProgID="Equation.3" ShapeID="_x0000_i1035" DrawAspect="Content" ObjectID="_1575918039" r:id="rId37"/>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348" w:name="_Toc501138243"/>
      <w:bookmarkStart w:id="349" w:name="_Toc500942679"/>
      <w:r w:rsidRPr="00000A61">
        <w:t>5.5.4.6</w:t>
      </w:r>
      <w:r w:rsidRPr="00000A61">
        <w:tab/>
        <w:t>Event A5 (PCell/ PSCell becomes worse than threshold1 and neighbour becomes better than threshold2)</w:t>
      </w:r>
      <w:bookmarkEnd w:id="348"/>
      <w:bookmarkEnd w:id="349"/>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50" w:name="OLE_LINK130"/>
      <w:bookmarkStart w:id="351"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50"/>
      <w:bookmarkEnd w:id="35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8" o:title=""/>
          </v:shape>
          <o:OLEObject Type="Embed" ProgID="Equation.3" ShapeID="_x0000_i1036" DrawAspect="Content" ObjectID="_1575918040" r:id="rId39"/>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40" o:title=""/>
          </v:shape>
          <o:OLEObject Type="Embed" ProgID="Equation.3" ShapeID="_x0000_i1037" DrawAspect="Content" ObjectID="_1575918041" r:id="rId41"/>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42" o:title=""/>
          </v:shape>
          <o:OLEObject Type="Embed" ProgID="Equation.3" ShapeID="_x0000_i1038" DrawAspect="Content" ObjectID="_1575918042" r:id="rId43"/>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4" o:title=""/>
          </v:shape>
          <o:OLEObject Type="Embed" ProgID="Equation.3" ShapeID="_x0000_i1039" DrawAspect="Content" ObjectID="_1575918043" r:id="rId45"/>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352" w:name="_Toc501138244"/>
      <w:bookmarkStart w:id="353" w:name="_Toc500942680"/>
      <w:r w:rsidRPr="00000A61">
        <w:t>5.5.4.</w:t>
      </w:r>
      <w:r w:rsidR="009C02AC" w:rsidRPr="00000A61">
        <w:t>7</w:t>
      </w:r>
      <w:r w:rsidRPr="00000A61">
        <w:tab/>
        <w:t>Event A6 (Neighbour becomes offset better than SCell)</w:t>
      </w:r>
      <w:bookmarkEnd w:id="352"/>
      <w:bookmarkEnd w:id="353"/>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54" w:name="_Toc491180876"/>
      <w:bookmarkStart w:id="355"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6" o:title=""/>
          </v:shape>
          <o:OLEObject Type="Embed" ProgID="Equation.3" ShapeID="_x0000_i1040" DrawAspect="Content" ObjectID="_1575918044" r:id="rId47"/>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8" o:title=""/>
          </v:shape>
          <o:OLEObject Type="Embed" ProgID="Equation.3" ShapeID="_x0000_i1041" DrawAspect="Content" ObjectID="_1575918045" r:id="rId49"/>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56" w:name="_Hlk497718265"/>
      <w:bookmarkStart w:id="357"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358" w:name="_Toc501138245"/>
      <w:bookmarkStart w:id="359" w:name="_Toc500942681"/>
      <w:bookmarkEnd w:id="356"/>
      <w:bookmarkEnd w:id="357"/>
      <w:r w:rsidRPr="00000A61">
        <w:t>5.5.5</w:t>
      </w:r>
      <w:r w:rsidRPr="00000A61">
        <w:tab/>
        <w:t>Measurement reporting</w:t>
      </w:r>
      <w:bookmarkEnd w:id="354"/>
      <w:bookmarkEnd w:id="355"/>
      <w:bookmarkEnd w:id="358"/>
      <w:bookmarkEnd w:id="359"/>
    </w:p>
    <w:p w14:paraId="01F5FEC9" w14:textId="08126449" w:rsidR="00D1184A" w:rsidRPr="00D1184A" w:rsidRDefault="00E24011" w:rsidP="00D02B9D">
      <w:pPr>
        <w:pStyle w:val="Heading4"/>
      </w:pPr>
      <w:bookmarkStart w:id="360" w:name="_Toc501138246"/>
      <w:bookmarkStart w:id="361" w:name="_Toc500942682"/>
      <w:r>
        <w:t>5.5.5</w:t>
      </w:r>
      <w:r w:rsidRPr="00000A61">
        <w:t>.1</w:t>
      </w:r>
      <w:r w:rsidRPr="00000A61">
        <w:tab/>
        <w:t>General</w:t>
      </w:r>
      <w:bookmarkEnd w:id="360"/>
      <w:bookmarkEnd w:id="361"/>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62" w:name="_Toc493510577"/>
      <w:bookmarkStart w:id="363"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364" w:name="_Toc501138247"/>
      <w:bookmarkStart w:id="365" w:name="_Toc500942683"/>
      <w:r w:rsidRPr="00000A61">
        <w:t>5.5.5.</w:t>
      </w:r>
      <w:r w:rsidR="00E24011">
        <w:t>2</w:t>
      </w:r>
      <w:r w:rsidRPr="00000A61">
        <w:tab/>
        <w:t>Reporting of beam measurement information</w:t>
      </w:r>
      <w:bookmarkEnd w:id="364"/>
      <w:bookmarkEnd w:id="365"/>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62"/>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63"/>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366" w:name="_Toc493510578"/>
      <w:bookmarkStart w:id="367" w:name="_Toc501138248"/>
      <w:bookmarkStart w:id="368" w:name="_Toc500942684"/>
      <w:bookmarkStart w:id="369" w:name="_Toc491180878"/>
      <w:r w:rsidRPr="00000A61">
        <w:t>5.6</w:t>
      </w:r>
      <w:r w:rsidRPr="00000A61">
        <w:tab/>
        <w:t>UE capabilities</w:t>
      </w:r>
      <w:bookmarkEnd w:id="366"/>
      <w:bookmarkEnd w:id="367"/>
      <w:bookmarkEnd w:id="368"/>
    </w:p>
    <w:p w14:paraId="15B0377B" w14:textId="1EC1C8B4" w:rsidR="00695679" w:rsidRDefault="00695679" w:rsidP="00695679">
      <w:pPr>
        <w:pStyle w:val="Heading3"/>
      </w:pPr>
      <w:bookmarkStart w:id="370" w:name="_Toc493510579"/>
      <w:bookmarkStart w:id="371" w:name="_Toc501138249"/>
      <w:bookmarkStart w:id="372" w:name="_Toc500942685"/>
      <w:r w:rsidRPr="00000A61">
        <w:t>5.6.1</w:t>
      </w:r>
      <w:r w:rsidRPr="00000A61">
        <w:tab/>
        <w:t>UE capability transfer</w:t>
      </w:r>
      <w:bookmarkEnd w:id="370"/>
      <w:bookmarkEnd w:id="371"/>
      <w:bookmarkEnd w:id="372"/>
    </w:p>
    <w:p w14:paraId="00141A19" w14:textId="7F53654E" w:rsidR="00CE0FF8" w:rsidRPr="009003D9" w:rsidRDefault="00CE0FF8" w:rsidP="00F62519">
      <w:pPr>
        <w:pStyle w:val="Heading4"/>
        <w:rPr>
          <w:rFonts w:eastAsia="MS Mincho"/>
        </w:rPr>
      </w:pPr>
      <w:bookmarkStart w:id="373" w:name="_Toc501138250"/>
      <w:r w:rsidRPr="009003D9">
        <w:rPr>
          <w:rFonts w:eastAsia="MS Mincho" w:hint="eastAsia"/>
        </w:rPr>
        <w:t>5.6.1.1</w:t>
      </w:r>
      <w:r w:rsidRPr="009003D9">
        <w:rPr>
          <w:rFonts w:eastAsia="MS Mincho" w:hint="eastAsia"/>
        </w:rPr>
        <w:tab/>
        <w:t>General</w:t>
      </w:r>
      <w:bookmarkEnd w:id="373"/>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374"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74"/>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375" w:name="_Toc501138252"/>
      <w:r w:rsidRPr="009003D9">
        <w:rPr>
          <w:rFonts w:eastAsia="MS Mincho" w:hint="eastAsia"/>
        </w:rPr>
        <w:t>5.6.1.4</w:t>
      </w:r>
      <w:r w:rsidRPr="009003D9">
        <w:rPr>
          <w:rFonts w:eastAsia="MS Mincho" w:hint="eastAsia"/>
        </w:rPr>
        <w:tab/>
        <w:t>Compilation of band combinations supported by the UE</w:t>
      </w:r>
      <w:bookmarkEnd w:id="375"/>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xml:space="preserve">, </w:t>
      </w:r>
      <w:r w:rsidRPr="00F62519">
        <w:lastRenderedPageBreak/>
        <w:t>(i.e.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376" w:name="_Toc501138253"/>
      <w:r w:rsidRPr="009003D9">
        <w:rPr>
          <w:rFonts w:eastAsia="MS Mincho"/>
        </w:rPr>
        <w:t>5.6.1.5</w:t>
      </w:r>
      <w:r w:rsidRPr="009003D9">
        <w:rPr>
          <w:rFonts w:eastAsia="MS Mincho"/>
        </w:rPr>
        <w:tab/>
        <w:t>Compilation of baseband processing combinations supported by the UE</w:t>
      </w:r>
      <w:bookmarkEnd w:id="376"/>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377" w:name="_Toc493510580"/>
      <w:bookmarkStart w:id="378" w:name="_Toc501138254"/>
      <w:bookmarkStart w:id="379" w:name="_Toc500942686"/>
      <w:r w:rsidRPr="00000A61">
        <w:t>5.7</w:t>
      </w:r>
      <w:r w:rsidRPr="00000A61">
        <w:tab/>
        <w:t>Other</w:t>
      </w:r>
      <w:bookmarkEnd w:id="369"/>
      <w:bookmarkEnd w:id="377"/>
      <w:bookmarkEnd w:id="378"/>
      <w:bookmarkEnd w:id="379"/>
    </w:p>
    <w:p w14:paraId="3FEE2257" w14:textId="56944365" w:rsidR="00695679" w:rsidRDefault="00695679" w:rsidP="00695679">
      <w:pPr>
        <w:pStyle w:val="Heading3"/>
      </w:pPr>
      <w:bookmarkStart w:id="380" w:name="_Toc491180879"/>
      <w:bookmarkStart w:id="381" w:name="_Toc493510581"/>
      <w:bookmarkStart w:id="382" w:name="_Toc501138255"/>
      <w:bookmarkStart w:id="383" w:name="_Toc500942687"/>
      <w:r w:rsidRPr="00000A61">
        <w:t>5.7.1</w:t>
      </w:r>
      <w:r w:rsidRPr="00000A61">
        <w:tab/>
        <w:t>DL information transfer</w:t>
      </w:r>
      <w:bookmarkEnd w:id="380"/>
      <w:bookmarkEnd w:id="381"/>
      <w:bookmarkEnd w:id="382"/>
      <w:bookmarkEnd w:id="383"/>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84" w:name="_Toc491180880"/>
      <w:bookmarkStart w:id="385" w:name="_Toc493510582"/>
      <w:bookmarkStart w:id="386" w:name="_Toc501138256"/>
      <w:bookmarkStart w:id="387" w:name="_Toc500942688"/>
      <w:r w:rsidRPr="00000A61">
        <w:t>5.7.2</w:t>
      </w:r>
      <w:r w:rsidRPr="00000A61">
        <w:tab/>
        <w:t>UL information transfer</w:t>
      </w:r>
      <w:bookmarkEnd w:id="384"/>
      <w:bookmarkEnd w:id="385"/>
      <w:bookmarkEnd w:id="386"/>
      <w:bookmarkEnd w:id="387"/>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88" w:name="_Toc491180882"/>
      <w:bookmarkStart w:id="389" w:name="_Toc493510583"/>
      <w:bookmarkStart w:id="390" w:name="_Toc501138257"/>
      <w:bookmarkStart w:id="391" w:name="_Toc500942689"/>
      <w:r w:rsidRPr="00000A61">
        <w:rPr>
          <w:lang w:eastAsia="zh-CN"/>
        </w:rPr>
        <w:t>5.7.3</w:t>
      </w:r>
      <w:r w:rsidRPr="00000A61">
        <w:rPr>
          <w:lang w:eastAsia="zh-CN"/>
        </w:rPr>
        <w:tab/>
      </w:r>
      <w:r w:rsidRPr="00000A61">
        <w:t>SCG failure information</w:t>
      </w:r>
      <w:bookmarkEnd w:id="388"/>
      <w:bookmarkEnd w:id="389"/>
      <w:bookmarkEnd w:id="390"/>
      <w:bookmarkEnd w:id="391"/>
    </w:p>
    <w:p w14:paraId="4AD94E7C" w14:textId="57E2C457" w:rsidR="00535529" w:rsidRPr="00000A61" w:rsidRDefault="00535529" w:rsidP="00977D61">
      <w:pPr>
        <w:pStyle w:val="Heading4"/>
      </w:pPr>
      <w:bookmarkStart w:id="392" w:name="_Toc501138258"/>
      <w:bookmarkStart w:id="393" w:name="_Toc500942690"/>
      <w:r w:rsidRPr="00000A61">
        <w:t>5.</w:t>
      </w:r>
      <w:r w:rsidR="00977D61" w:rsidRPr="00000A61">
        <w:t>7</w:t>
      </w:r>
      <w:r w:rsidRPr="00000A61">
        <w:t>.</w:t>
      </w:r>
      <w:r w:rsidR="00977D61" w:rsidRPr="00000A61">
        <w:t>3.1</w:t>
      </w:r>
      <w:r w:rsidRPr="00000A61">
        <w:tab/>
        <w:t>General</w:t>
      </w:r>
      <w:bookmarkEnd w:id="392"/>
      <w:bookmarkEnd w:id="393"/>
    </w:p>
    <w:bookmarkStart w:id="394" w:name="_MON_1475577171"/>
    <w:bookmarkEnd w:id="394"/>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51" o:title=""/>
          </v:shape>
          <o:OLEObject Type="Embed" ProgID="Word.Picture.8" ShapeID="_x0000_i1042" DrawAspect="Content" ObjectID="_1575918046" r:id="rId52"/>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lastRenderedPageBreak/>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395" w:name="_Toc501138259"/>
      <w:bookmarkStart w:id="396" w:name="_Toc500942691"/>
      <w:r w:rsidRPr="00000A61">
        <w:t>5.</w:t>
      </w:r>
      <w:r w:rsidR="00977D61" w:rsidRPr="00000A61">
        <w:t>7</w:t>
      </w:r>
      <w:r w:rsidRPr="00000A61">
        <w:t>.</w:t>
      </w:r>
      <w:r w:rsidR="00977D61" w:rsidRPr="00000A61">
        <w:t>3</w:t>
      </w:r>
      <w:r w:rsidRPr="00000A61">
        <w:t>.2</w:t>
      </w:r>
      <w:r w:rsidRPr="00000A61">
        <w:tab/>
        <w:t>Initiation</w:t>
      </w:r>
      <w:bookmarkEnd w:id="395"/>
      <w:bookmarkEnd w:id="396"/>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397" w:name="_Toc501138260"/>
      <w:bookmarkStart w:id="398" w:name="_Toc500942692"/>
      <w:r w:rsidRPr="00000A61">
        <w:t>5.7.3.3</w:t>
      </w:r>
      <w:r w:rsidRPr="00000A61">
        <w:tab/>
      </w:r>
      <w:r w:rsidR="00F14421" w:rsidRPr="00000A61">
        <w:t>F</w:t>
      </w:r>
      <w:r w:rsidRPr="00000A61">
        <w:t>ailure type determination</w:t>
      </w:r>
      <w:bookmarkEnd w:id="397"/>
      <w:bookmarkEnd w:id="398"/>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lastRenderedPageBreak/>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399" w:name="_Toc501138261"/>
      <w:bookmarkStart w:id="400"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399"/>
      <w:bookmarkEnd w:id="400"/>
      <w:r w:rsidRPr="00000A61">
        <w:t xml:space="preserve"> </w:t>
      </w:r>
    </w:p>
    <w:p w14:paraId="2600260E" w14:textId="003D6DC3" w:rsidR="00C922EC" w:rsidRPr="00000A61" w:rsidRDefault="00C922EC" w:rsidP="00C922EC">
      <w:r w:rsidRPr="00000A61">
        <w:t xml:space="preserve">The UE shall set the contents of the </w:t>
      </w:r>
      <w:bookmarkStart w:id="401"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01"/>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02" w:name="_Toc491180891"/>
      <w:bookmarkStart w:id="403" w:name="_Toc493510590"/>
      <w:bookmarkStart w:id="404" w:name="_Toc501138262"/>
      <w:bookmarkStart w:id="405" w:name="_Toc500942694"/>
      <w:r w:rsidRPr="00000A61">
        <w:t>6</w:t>
      </w:r>
      <w:r w:rsidRPr="00000A61">
        <w:tab/>
        <w:t>Protocol data units, formats and parameters (ASN.1)</w:t>
      </w:r>
      <w:bookmarkEnd w:id="402"/>
      <w:bookmarkEnd w:id="403"/>
      <w:bookmarkEnd w:id="404"/>
      <w:bookmarkEnd w:id="405"/>
    </w:p>
    <w:p w14:paraId="76D5A69D" w14:textId="77777777" w:rsidR="00695679" w:rsidRPr="00000A61" w:rsidRDefault="00695679" w:rsidP="00695679">
      <w:pPr>
        <w:pStyle w:val="Heading2"/>
      </w:pPr>
      <w:bookmarkStart w:id="406" w:name="_Toc491180892"/>
      <w:bookmarkStart w:id="407" w:name="_Toc493510591"/>
      <w:bookmarkStart w:id="408" w:name="_Toc501138263"/>
      <w:bookmarkStart w:id="409" w:name="_Toc500942695"/>
      <w:r w:rsidRPr="00000A61">
        <w:t>6.1</w:t>
      </w:r>
      <w:r w:rsidRPr="00000A61">
        <w:tab/>
        <w:t>General</w:t>
      </w:r>
      <w:bookmarkEnd w:id="406"/>
      <w:bookmarkEnd w:id="407"/>
      <w:bookmarkEnd w:id="408"/>
      <w:bookmarkEnd w:id="409"/>
    </w:p>
    <w:p w14:paraId="7D65C281" w14:textId="77777777" w:rsidR="00695679" w:rsidRPr="00000A61" w:rsidRDefault="00695679" w:rsidP="00695679">
      <w:pPr>
        <w:pStyle w:val="Heading3"/>
      </w:pPr>
      <w:bookmarkStart w:id="410" w:name="_Toc491180893"/>
      <w:bookmarkStart w:id="411" w:name="_Toc493510592"/>
      <w:bookmarkStart w:id="412" w:name="_Toc501138264"/>
      <w:bookmarkStart w:id="413" w:name="_Toc500942696"/>
      <w:r w:rsidRPr="00000A61">
        <w:t>6.1.1</w:t>
      </w:r>
      <w:r w:rsidRPr="00000A61">
        <w:tab/>
        <w:t>Introduction</w:t>
      </w:r>
      <w:bookmarkEnd w:id="410"/>
      <w:bookmarkEnd w:id="411"/>
      <w:bookmarkEnd w:id="412"/>
      <w:bookmarkEnd w:id="413"/>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14" w:name="_Toc491180894"/>
      <w:bookmarkStart w:id="415" w:name="_Toc493510593"/>
      <w:bookmarkStart w:id="416" w:name="_Toc501138265"/>
      <w:bookmarkStart w:id="417" w:name="_Toc500942697"/>
      <w:r w:rsidRPr="00000A61">
        <w:t>6.1.2</w:t>
      </w:r>
      <w:r w:rsidRPr="00000A61">
        <w:tab/>
        <w:t>Need codes for optional downlink fields</w:t>
      </w:r>
      <w:bookmarkEnd w:id="414"/>
      <w:bookmarkEnd w:id="415"/>
      <w:bookmarkEnd w:id="416"/>
      <w:bookmarkEnd w:id="417"/>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18" w:name="_Toc491180895"/>
      <w:bookmarkStart w:id="419" w:name="_Toc493510594"/>
      <w:bookmarkStart w:id="420" w:name="_Toc501138266"/>
      <w:bookmarkStart w:id="421" w:name="_Toc500942698"/>
      <w:r w:rsidRPr="00000A61">
        <w:t>6.2</w:t>
      </w:r>
      <w:r w:rsidRPr="00000A61">
        <w:tab/>
        <w:t>RRC messages</w:t>
      </w:r>
      <w:bookmarkEnd w:id="418"/>
      <w:bookmarkEnd w:id="419"/>
      <w:bookmarkEnd w:id="420"/>
      <w:bookmarkEnd w:id="421"/>
    </w:p>
    <w:p w14:paraId="6C18C059" w14:textId="77777777" w:rsidR="00695679" w:rsidRPr="00000A61" w:rsidRDefault="00695679" w:rsidP="00695679">
      <w:pPr>
        <w:pStyle w:val="Heading3"/>
      </w:pPr>
      <w:bookmarkStart w:id="422" w:name="_Toc491180896"/>
      <w:bookmarkStart w:id="423" w:name="_Toc493510595"/>
      <w:bookmarkStart w:id="424" w:name="_Toc501138267"/>
      <w:bookmarkStart w:id="425" w:name="_Toc500942699"/>
      <w:r w:rsidRPr="00000A61">
        <w:t>6.2.1</w:t>
      </w:r>
      <w:r w:rsidRPr="00000A61">
        <w:tab/>
        <w:t>General message structure</w:t>
      </w:r>
      <w:bookmarkEnd w:id="422"/>
      <w:bookmarkEnd w:id="423"/>
      <w:bookmarkEnd w:id="424"/>
      <w:bookmarkEnd w:id="425"/>
    </w:p>
    <w:p w14:paraId="0C980874" w14:textId="77777777" w:rsidR="00695679" w:rsidRPr="00000A61" w:rsidRDefault="00695679" w:rsidP="003C1C65">
      <w:pPr>
        <w:pStyle w:val="Heading4"/>
        <w:rPr>
          <w:i/>
          <w:iCs/>
          <w:noProof/>
          <w:lang w:eastAsia="zh-CN"/>
        </w:rPr>
      </w:pPr>
      <w:bookmarkStart w:id="426" w:name="_Toc477882436"/>
      <w:bookmarkStart w:id="427" w:name="_Toc493510596"/>
      <w:bookmarkStart w:id="428" w:name="_Toc501138268"/>
      <w:bookmarkStart w:id="429" w:name="_Toc500942700"/>
      <w:r w:rsidRPr="00000A61">
        <w:rPr>
          <w:i/>
          <w:iCs/>
          <w:lang w:eastAsia="zh-CN"/>
        </w:rPr>
        <w:t>–</w:t>
      </w:r>
      <w:r w:rsidRPr="00000A61">
        <w:rPr>
          <w:i/>
          <w:iCs/>
          <w:lang w:eastAsia="zh-CN"/>
        </w:rPr>
        <w:tab/>
      </w:r>
      <w:r w:rsidRPr="00000A61">
        <w:rPr>
          <w:i/>
          <w:iCs/>
          <w:noProof/>
          <w:lang w:eastAsia="zh-CN"/>
        </w:rPr>
        <w:t>NR-RRC-Definitions</w:t>
      </w:r>
      <w:bookmarkEnd w:id="426"/>
      <w:bookmarkEnd w:id="427"/>
      <w:bookmarkEnd w:id="428"/>
      <w:bookmarkEnd w:id="429"/>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30" w:name="_Toc477882437"/>
      <w:bookmarkStart w:id="431" w:name="_Toc491180897"/>
      <w:bookmarkStart w:id="432" w:name="_Toc493510597"/>
      <w:bookmarkStart w:id="433" w:name="_Toc501138269"/>
      <w:bookmarkStart w:id="434" w:name="_Toc500942701"/>
      <w:r w:rsidRPr="00000A61">
        <w:rPr>
          <w:i/>
          <w:iCs/>
        </w:rPr>
        <w:lastRenderedPageBreak/>
        <w:t>–</w:t>
      </w:r>
      <w:r w:rsidRPr="00000A61">
        <w:rPr>
          <w:i/>
          <w:iCs/>
        </w:rPr>
        <w:tab/>
        <w:t>BCCH-BCH-Message</w:t>
      </w:r>
      <w:bookmarkEnd w:id="430"/>
      <w:bookmarkEnd w:id="431"/>
      <w:bookmarkEnd w:id="432"/>
      <w:bookmarkEnd w:id="433"/>
      <w:bookmarkEnd w:id="434"/>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435" w:name="_Toc477882443"/>
      <w:bookmarkStart w:id="436" w:name="_Toc491180898"/>
      <w:bookmarkStart w:id="437" w:name="_Toc493510598"/>
      <w:bookmarkStart w:id="438" w:name="_Toc501138270"/>
      <w:bookmarkStart w:id="439" w:name="_Toc500942702"/>
      <w:r w:rsidRPr="00000A61">
        <w:rPr>
          <w:i/>
          <w:iCs/>
        </w:rPr>
        <w:t>–</w:t>
      </w:r>
      <w:r w:rsidRPr="00000A61">
        <w:rPr>
          <w:i/>
          <w:iCs/>
        </w:rPr>
        <w:tab/>
      </w:r>
      <w:r w:rsidRPr="00000A61">
        <w:rPr>
          <w:i/>
          <w:iCs/>
          <w:noProof/>
        </w:rPr>
        <w:t>DL-DCCH-Message</w:t>
      </w:r>
      <w:bookmarkEnd w:id="435"/>
      <w:bookmarkEnd w:id="436"/>
      <w:bookmarkEnd w:id="437"/>
      <w:bookmarkEnd w:id="438"/>
      <w:bookmarkEnd w:id="439"/>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40" w:name="_Toc477882445"/>
      <w:bookmarkStart w:id="441" w:name="_Toc491180899"/>
      <w:bookmarkStart w:id="442" w:name="_Toc493510599"/>
      <w:bookmarkStart w:id="443" w:name="_Toc501138271"/>
      <w:bookmarkStart w:id="444" w:name="_Toc500942703"/>
      <w:r w:rsidRPr="00000A61">
        <w:rPr>
          <w:i/>
          <w:iCs/>
        </w:rPr>
        <w:lastRenderedPageBreak/>
        <w:t>–</w:t>
      </w:r>
      <w:r w:rsidRPr="00000A61">
        <w:rPr>
          <w:i/>
          <w:iCs/>
        </w:rPr>
        <w:tab/>
      </w:r>
      <w:r w:rsidRPr="00000A61">
        <w:rPr>
          <w:i/>
          <w:iCs/>
          <w:noProof/>
        </w:rPr>
        <w:t>UL-DCCH-Message</w:t>
      </w:r>
      <w:bookmarkEnd w:id="440"/>
      <w:bookmarkEnd w:id="441"/>
      <w:bookmarkEnd w:id="442"/>
      <w:bookmarkEnd w:id="443"/>
      <w:bookmarkEnd w:id="444"/>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45" w:name="_Toc491180900"/>
      <w:bookmarkStart w:id="446" w:name="_Toc493510600"/>
      <w:bookmarkStart w:id="447" w:name="_Toc501138272"/>
      <w:bookmarkStart w:id="448" w:name="_Toc500942704"/>
      <w:r w:rsidRPr="00000A61">
        <w:t>6.2.2</w:t>
      </w:r>
      <w:r w:rsidRPr="00000A61">
        <w:tab/>
        <w:t>Message definitions</w:t>
      </w:r>
      <w:bookmarkEnd w:id="445"/>
      <w:bookmarkEnd w:id="446"/>
      <w:bookmarkEnd w:id="447"/>
      <w:bookmarkEnd w:id="448"/>
    </w:p>
    <w:p w14:paraId="137407A9" w14:textId="77777777" w:rsidR="00695679" w:rsidRPr="00000A61" w:rsidRDefault="00695679" w:rsidP="00695679">
      <w:pPr>
        <w:pStyle w:val="Heading4"/>
      </w:pPr>
      <w:bookmarkStart w:id="449" w:name="_Toc477882457"/>
      <w:bookmarkStart w:id="450" w:name="_Toc491180901"/>
      <w:bookmarkStart w:id="451" w:name="_Toc493510601"/>
      <w:bookmarkStart w:id="452" w:name="_Toc501138273"/>
      <w:bookmarkStart w:id="453" w:name="_Toc500942705"/>
      <w:r w:rsidRPr="00000A61">
        <w:t>–</w:t>
      </w:r>
      <w:r w:rsidRPr="00000A61">
        <w:tab/>
      </w:r>
      <w:bookmarkEnd w:id="449"/>
      <w:r w:rsidRPr="00000A61">
        <w:rPr>
          <w:i/>
        </w:rPr>
        <w:t>MIB</w:t>
      </w:r>
      <w:bookmarkEnd w:id="450"/>
      <w:bookmarkEnd w:id="451"/>
      <w:bookmarkEnd w:id="452"/>
      <w:bookmarkEnd w:id="453"/>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54" w:name="_Hlk493074957"/>
      <w:r w:rsidRPr="00000A61">
        <w:t>pdcchConfigSIB1</w:t>
      </w:r>
      <w:bookmarkEnd w:id="454"/>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455" w:name="_Toc478015584"/>
      <w:bookmarkStart w:id="456" w:name="_Toc491180902"/>
      <w:bookmarkStart w:id="457" w:name="_Toc493510602"/>
      <w:bookmarkStart w:id="458" w:name="_Toc501138274"/>
      <w:bookmarkStart w:id="459" w:name="_Toc500942706"/>
      <w:r w:rsidRPr="00000A61">
        <w:t>–</w:t>
      </w:r>
      <w:r w:rsidRPr="00000A61">
        <w:tab/>
      </w:r>
      <w:r w:rsidRPr="00000A61">
        <w:rPr>
          <w:i/>
          <w:noProof/>
        </w:rPr>
        <w:t>MeasurementReport</w:t>
      </w:r>
      <w:bookmarkEnd w:id="455"/>
      <w:bookmarkEnd w:id="456"/>
      <w:bookmarkEnd w:id="457"/>
      <w:bookmarkEnd w:id="458"/>
      <w:bookmarkEnd w:id="459"/>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460" w:name="_Toc478015590"/>
      <w:bookmarkStart w:id="461" w:name="_Toc491180903"/>
      <w:bookmarkStart w:id="462" w:name="_Toc493510603"/>
      <w:bookmarkStart w:id="463" w:name="_Toc501138275"/>
      <w:bookmarkStart w:id="464" w:name="_Toc500942707"/>
      <w:r w:rsidRPr="00000A61">
        <w:t>–</w:t>
      </w:r>
      <w:r w:rsidRPr="00000A61">
        <w:tab/>
      </w:r>
      <w:bookmarkEnd w:id="460"/>
      <w:r w:rsidRPr="00000A61">
        <w:rPr>
          <w:i/>
          <w:noProof/>
        </w:rPr>
        <w:t>RRCReconfiguration</w:t>
      </w:r>
      <w:bookmarkEnd w:id="461"/>
      <w:bookmarkEnd w:id="462"/>
      <w:bookmarkEnd w:id="463"/>
      <w:bookmarkEnd w:id="464"/>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465" w:name="_Toc478015591"/>
      <w:bookmarkStart w:id="466" w:name="_Toc491180904"/>
      <w:bookmarkStart w:id="467" w:name="_Toc493510604"/>
      <w:bookmarkStart w:id="468" w:name="_Toc501138276"/>
      <w:bookmarkStart w:id="469" w:name="_Toc500942708"/>
      <w:r w:rsidRPr="00000A61">
        <w:rPr>
          <w:i/>
          <w:iCs/>
        </w:rPr>
        <w:t>–</w:t>
      </w:r>
      <w:r w:rsidRPr="00000A61">
        <w:rPr>
          <w:i/>
          <w:iCs/>
        </w:rPr>
        <w:tab/>
      </w:r>
      <w:r w:rsidRPr="00000A61">
        <w:rPr>
          <w:i/>
          <w:iCs/>
          <w:noProof/>
        </w:rPr>
        <w:t>RRCReconfigurationComplete</w:t>
      </w:r>
      <w:bookmarkEnd w:id="465"/>
      <w:bookmarkEnd w:id="466"/>
      <w:bookmarkEnd w:id="467"/>
      <w:bookmarkEnd w:id="468"/>
      <w:bookmarkEnd w:id="469"/>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470" w:name="_Toc487673498"/>
      <w:bookmarkStart w:id="471" w:name="_Toc501138277"/>
      <w:bookmarkStart w:id="472" w:name="_Toc500942709"/>
      <w:r w:rsidRPr="00000A61">
        <w:t>–</w:t>
      </w:r>
      <w:r w:rsidRPr="00000A61">
        <w:tab/>
      </w:r>
      <w:bookmarkEnd w:id="470"/>
      <w:r w:rsidRPr="00000A61">
        <w:rPr>
          <w:i/>
          <w:noProof/>
        </w:rPr>
        <w:t>SIB1</w:t>
      </w:r>
      <w:bookmarkEnd w:id="471"/>
      <w:bookmarkEnd w:id="472"/>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473" w:name="_Toc491180905"/>
      <w:bookmarkStart w:id="474" w:name="_Toc493510605"/>
      <w:bookmarkStart w:id="475" w:name="_Toc501138278"/>
      <w:bookmarkStart w:id="476" w:name="_Toc500942710"/>
      <w:r w:rsidRPr="00000A61">
        <w:lastRenderedPageBreak/>
        <w:t>6.3</w:t>
      </w:r>
      <w:r w:rsidRPr="00000A61">
        <w:tab/>
        <w:t>RRC information elements</w:t>
      </w:r>
      <w:bookmarkEnd w:id="473"/>
      <w:bookmarkEnd w:id="474"/>
      <w:bookmarkEnd w:id="475"/>
      <w:bookmarkEnd w:id="476"/>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477" w:name="_Toc501138279"/>
      <w:bookmarkStart w:id="478" w:name="_Toc500942711"/>
      <w:r w:rsidRPr="00000A61">
        <w:t>–</w:t>
      </w:r>
      <w:r w:rsidRPr="00000A61">
        <w:tab/>
      </w:r>
      <w:r w:rsidR="0000091D" w:rsidRPr="00000A61">
        <w:t>SetupRelease Information Element</w:t>
      </w:r>
      <w:bookmarkEnd w:id="477"/>
      <w:bookmarkEnd w:id="478"/>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479" w:name="_Toc491180906"/>
      <w:bookmarkStart w:id="480" w:name="_Toc493510606"/>
      <w:bookmarkStart w:id="481" w:name="_Toc501138280"/>
      <w:bookmarkStart w:id="482" w:name="_Toc500942712"/>
      <w:r w:rsidRPr="00000A61">
        <w:t>6.3.1</w:t>
      </w:r>
      <w:r w:rsidRPr="00000A61">
        <w:tab/>
        <w:t>System information blocks</w:t>
      </w:r>
      <w:bookmarkEnd w:id="479"/>
      <w:bookmarkEnd w:id="480"/>
      <w:bookmarkEnd w:id="481"/>
      <w:bookmarkEnd w:id="482"/>
    </w:p>
    <w:p w14:paraId="6BB28F6A" w14:textId="77777777" w:rsidR="00695679" w:rsidRPr="00000A61" w:rsidRDefault="00695679" w:rsidP="00695679">
      <w:pPr>
        <w:pStyle w:val="Heading3"/>
      </w:pPr>
      <w:bookmarkStart w:id="483" w:name="_Toc491180907"/>
      <w:bookmarkStart w:id="484" w:name="_Toc493510607"/>
      <w:bookmarkStart w:id="485" w:name="_Toc501138281"/>
      <w:bookmarkStart w:id="486" w:name="_Toc500942713"/>
      <w:r w:rsidRPr="00000A61">
        <w:t>6.3.2</w:t>
      </w:r>
      <w:r w:rsidRPr="00000A61">
        <w:tab/>
        <w:t>Radio resource control information elements</w:t>
      </w:r>
      <w:bookmarkEnd w:id="483"/>
      <w:bookmarkEnd w:id="484"/>
      <w:bookmarkEnd w:id="485"/>
      <w:bookmarkEnd w:id="486"/>
    </w:p>
    <w:p w14:paraId="5B31A8A8" w14:textId="7FBD48FC" w:rsidR="00105207" w:rsidRDefault="00456142" w:rsidP="00BB6BE9">
      <w:pPr>
        <w:pStyle w:val="Heading4"/>
      </w:pPr>
      <w:bookmarkStart w:id="487" w:name="_Toc501138282"/>
      <w:bookmarkStart w:id="488" w:name="_Toc487673548"/>
      <w:bookmarkStart w:id="489" w:name="_Toc491180908"/>
      <w:bookmarkStart w:id="490" w:name="_Toc493510608"/>
      <w:r w:rsidRPr="00000A61">
        <w:t>–</w:t>
      </w:r>
      <w:r w:rsidR="00105207">
        <w:tab/>
      </w:r>
      <w:r w:rsidR="00105207" w:rsidRPr="00BA365E">
        <w:rPr>
          <w:i/>
        </w:rPr>
        <w:t>Alpha</w:t>
      </w:r>
      <w:bookmarkEnd w:id="487"/>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491" w:name="_Toc501138283"/>
      <w:bookmarkStart w:id="492" w:name="_Toc500942714"/>
      <w:r w:rsidRPr="00000A61">
        <w:t>–</w:t>
      </w:r>
      <w:r w:rsidRPr="00000A61">
        <w:tab/>
      </w:r>
      <w:r w:rsidRPr="00000A61">
        <w:rPr>
          <w:i/>
          <w:noProof/>
        </w:rPr>
        <w:t>DRB-Identity</w:t>
      </w:r>
      <w:bookmarkEnd w:id="488"/>
      <w:bookmarkEnd w:id="491"/>
      <w:bookmarkEnd w:id="492"/>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lastRenderedPageBreak/>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493" w:name="_Toc501138284"/>
      <w:bookmarkStart w:id="494" w:name="_Toc500942715"/>
      <w:r w:rsidRPr="00000A61">
        <w:t>–</w:t>
      </w:r>
      <w:r w:rsidRPr="00000A61">
        <w:tab/>
      </w:r>
      <w:r w:rsidRPr="00000A61">
        <w:rPr>
          <w:i/>
        </w:rPr>
        <w:t>BandwidthPart-Config</w:t>
      </w:r>
      <w:bookmarkEnd w:id="493"/>
      <w:bookmarkEnd w:id="494"/>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495" w:name="_Hlk500798508"/>
      <w:r w:rsidRPr="00000A61">
        <w:t>Bandw</w:t>
      </w:r>
      <w:r w:rsidR="00961C14">
        <w:t>i</w:t>
      </w:r>
      <w:r w:rsidRPr="00000A61">
        <w:t>dthPartId</w:t>
      </w:r>
      <w:bookmarkEnd w:id="495"/>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496"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496"/>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497" w:name="_Toc501138285"/>
      <w:bookmarkStart w:id="498" w:name="_Toc500942716"/>
      <w:r w:rsidRPr="00000A61">
        <w:t>–</w:t>
      </w:r>
      <w:r w:rsidRPr="00000A61">
        <w:tab/>
      </w:r>
      <w:r w:rsidRPr="00000A61">
        <w:rPr>
          <w:i/>
        </w:rPr>
        <w:t>CellGroupConfig</w:t>
      </w:r>
      <w:bookmarkEnd w:id="497"/>
      <w:bookmarkEnd w:id="498"/>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499" w:name="_Toc501138286"/>
      <w:bookmarkStart w:id="500" w:name="_Toc500942717"/>
      <w:r w:rsidRPr="00000A61">
        <w:t>–</w:t>
      </w:r>
      <w:r w:rsidRPr="00000A61">
        <w:tab/>
      </w:r>
      <w:r w:rsidRPr="001F05B6">
        <w:rPr>
          <w:i/>
        </w:rPr>
        <w:t>CellIndexList</w:t>
      </w:r>
      <w:bookmarkEnd w:id="499"/>
      <w:bookmarkEnd w:id="500"/>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501" w:name="_Toc501138287"/>
      <w:bookmarkStart w:id="502" w:name="_Toc500942718"/>
      <w:r w:rsidRPr="00000A61">
        <w:t>–</w:t>
      </w:r>
      <w:r w:rsidRPr="00000A61">
        <w:tab/>
      </w:r>
      <w:r w:rsidRPr="00000A61">
        <w:rPr>
          <w:i/>
        </w:rPr>
        <w:t>ControlResourceIndex</w:t>
      </w:r>
      <w:bookmarkEnd w:id="501"/>
      <w:bookmarkEnd w:id="502"/>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503" w:name="_Toc494150053"/>
      <w:bookmarkStart w:id="504" w:name="_Toc501138288"/>
      <w:bookmarkStart w:id="505" w:name="_Toc500942719"/>
      <w:r w:rsidRPr="00000A61">
        <w:t>–</w:t>
      </w:r>
      <w:r w:rsidRPr="00000A61">
        <w:tab/>
      </w:r>
      <w:r w:rsidRPr="00000A61">
        <w:rPr>
          <w:i/>
          <w:noProof/>
        </w:rPr>
        <w:t>CrossCarrierSchedulingConfig</w:t>
      </w:r>
      <w:bookmarkEnd w:id="503"/>
      <w:bookmarkEnd w:id="504"/>
      <w:bookmarkEnd w:id="505"/>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06" w:name="TCrossCarrierSchedulingConfigr10"/>
      <w:r w:rsidRPr="00000A61">
        <w:t>CrossCarrierSchedulingConfig</w:t>
      </w:r>
      <w:bookmarkEnd w:id="506"/>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507" w:name="_Toc501138289"/>
      <w:bookmarkStart w:id="508" w:name="_Toc500942720"/>
      <w:bookmarkStart w:id="509" w:name="_Toc487673639"/>
      <w:r w:rsidRPr="00000A61">
        <w:t>–</w:t>
      </w:r>
      <w:r w:rsidRPr="00000A61">
        <w:tab/>
      </w:r>
      <w:r w:rsidRPr="00000A61">
        <w:rPr>
          <w:i/>
        </w:rPr>
        <w:t>CSI-MeasConfig</w:t>
      </w:r>
      <w:bookmarkEnd w:id="507"/>
      <w:bookmarkEnd w:id="508"/>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lastRenderedPageBreak/>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lastRenderedPageBreak/>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lastRenderedPageBreak/>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lastRenderedPageBreak/>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lastRenderedPageBreak/>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lastRenderedPageBreak/>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lastRenderedPageBreak/>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510" w:name="_Toc501138290"/>
      <w:bookmarkStart w:id="511" w:name="_Toc500942721"/>
      <w:r w:rsidRPr="00000A61">
        <w:rPr>
          <w:i/>
          <w:iCs/>
        </w:rPr>
        <w:t>–</w:t>
      </w:r>
      <w:r w:rsidRPr="00000A61">
        <w:rPr>
          <w:i/>
          <w:iCs/>
        </w:rPr>
        <w:tab/>
      </w:r>
      <w:bookmarkStart w:id="512"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10"/>
      <w:bookmarkEnd w:id="511"/>
      <w:bookmarkEnd w:id="512"/>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13" w:name="_Toc501138291"/>
      <w:r w:rsidRPr="00000A61">
        <w:t>–</w:t>
      </w:r>
      <w:r w:rsidRPr="00000A61">
        <w:tab/>
        <w:t>FrequencyInfo</w:t>
      </w:r>
      <w:r>
        <w:t>D</w:t>
      </w:r>
      <w:r w:rsidRPr="00000A61">
        <w:t>L</w:t>
      </w:r>
      <w:bookmarkEnd w:id="513"/>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lastRenderedPageBreak/>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14" w:name="_Toc501138292"/>
      <w:bookmarkStart w:id="515" w:name="_Toc500942722"/>
      <w:r w:rsidRPr="00000A61">
        <w:t>–</w:t>
      </w:r>
      <w:r w:rsidRPr="00000A61">
        <w:tab/>
      </w:r>
      <w:r w:rsidRPr="00F62519">
        <w:rPr>
          <w:i/>
        </w:rPr>
        <w:t>FrequencyInfoUL</w:t>
      </w:r>
      <w:bookmarkEnd w:id="514"/>
      <w:bookmarkEnd w:id="515"/>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516" w:name="_Toc501138293"/>
      <w:bookmarkStart w:id="517" w:name="_Toc500942723"/>
      <w:bookmarkEnd w:id="509"/>
      <w:r w:rsidRPr="00000A61">
        <w:rPr>
          <w:rFonts w:eastAsia="SimSun"/>
        </w:rPr>
        <w:t>–</w:t>
      </w:r>
      <w:r w:rsidRPr="00000A61">
        <w:rPr>
          <w:rFonts w:eastAsia="SimSun"/>
        </w:rPr>
        <w:tab/>
      </w:r>
      <w:r w:rsidRPr="00000A61">
        <w:rPr>
          <w:rFonts w:eastAsia="SimSun"/>
          <w:i/>
        </w:rPr>
        <w:t>LogicalChannelConfig</w:t>
      </w:r>
      <w:bookmarkEnd w:id="516"/>
      <w:bookmarkEnd w:id="517"/>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lastRenderedPageBreak/>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18" w:name="_Toc501138294"/>
      <w:bookmarkStart w:id="519" w:name="_Toc500942724"/>
      <w:r w:rsidRPr="00000A61">
        <w:rPr>
          <w:rFonts w:eastAsia="SimSun"/>
        </w:rPr>
        <w:t>–</w:t>
      </w:r>
      <w:r w:rsidRPr="00000A61">
        <w:rPr>
          <w:rFonts w:eastAsia="SimSun"/>
        </w:rPr>
        <w:tab/>
      </w:r>
      <w:r w:rsidRPr="00000A61">
        <w:rPr>
          <w:i/>
        </w:rPr>
        <w:t>MAC-CellGroupConfig</w:t>
      </w:r>
      <w:bookmarkEnd w:id="518"/>
      <w:bookmarkEnd w:id="519"/>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20" w:name="_Hlk500923743"/>
      <w:r w:rsidRPr="00000A61">
        <w:t xml:space="preserve">MAC-CellGroupConfig </w:t>
      </w:r>
      <w:bookmarkEnd w:id="520"/>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21"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21"/>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22" w:name="_Hlk500879922"/>
      <w:r w:rsidR="00775D36" w:rsidRPr="00F62519">
        <w:rPr>
          <w:color w:val="993366"/>
          <w:lang w:val="sv-SE"/>
        </w:rPr>
        <w:t>INTEGER</w:t>
      </w:r>
      <w:r w:rsidR="00775D36">
        <w:rPr>
          <w:lang w:val="sv-SE"/>
        </w:rPr>
        <w:t xml:space="preserve"> (0..56),</w:t>
      </w:r>
      <w:bookmarkEnd w:id="522"/>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lastRenderedPageBreak/>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23" w:name="_Toc501138295"/>
      <w:bookmarkStart w:id="524" w:name="_Toc500942725"/>
      <w:r w:rsidRPr="00000A61">
        <w:t>–</w:t>
      </w:r>
      <w:r w:rsidRPr="00000A61">
        <w:tab/>
      </w:r>
      <w:r w:rsidRPr="00000A61">
        <w:rPr>
          <w:i/>
        </w:rPr>
        <w:t>MeasConfig</w:t>
      </w:r>
      <w:bookmarkEnd w:id="523"/>
      <w:bookmarkEnd w:id="524"/>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525" w:name="_Toc501138296"/>
      <w:bookmarkStart w:id="526" w:name="_Toc500942726"/>
      <w:r w:rsidRPr="00000A61">
        <w:t>–</w:t>
      </w:r>
      <w:r w:rsidRPr="00000A61">
        <w:tab/>
      </w:r>
      <w:r w:rsidRPr="00000A61">
        <w:rPr>
          <w:i/>
        </w:rPr>
        <w:t>MeasId</w:t>
      </w:r>
      <w:bookmarkEnd w:id="525"/>
      <w:bookmarkEnd w:id="526"/>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27" w:name="_Toc501138297"/>
      <w:bookmarkStart w:id="528" w:name="_Toc500942727"/>
      <w:r w:rsidRPr="00000A61">
        <w:t>–</w:t>
      </w:r>
      <w:r w:rsidRPr="00000A61">
        <w:tab/>
      </w:r>
      <w:r w:rsidRPr="00000A61">
        <w:rPr>
          <w:i/>
        </w:rPr>
        <w:t>MeasIdToAddModList</w:t>
      </w:r>
      <w:bookmarkEnd w:id="527"/>
      <w:bookmarkEnd w:id="528"/>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29" w:name="_Toc501138298"/>
      <w:bookmarkStart w:id="530" w:name="_Toc500942728"/>
      <w:r w:rsidRPr="00000A61">
        <w:rPr>
          <w:i/>
          <w:iCs/>
        </w:rPr>
        <w:t>–</w:t>
      </w:r>
      <w:r w:rsidRPr="00000A61">
        <w:rPr>
          <w:i/>
          <w:iCs/>
        </w:rPr>
        <w:tab/>
        <w:t>MeasObjectEUTRA</w:t>
      </w:r>
      <w:bookmarkEnd w:id="529"/>
      <w:bookmarkEnd w:id="530"/>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31"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532" w:name="_Toc501138299"/>
      <w:bookmarkStart w:id="533" w:name="_Toc500942729"/>
      <w:bookmarkEnd w:id="531"/>
      <w:r w:rsidRPr="00000A61">
        <w:rPr>
          <w:i/>
          <w:iCs/>
        </w:rPr>
        <w:t>–</w:t>
      </w:r>
      <w:r w:rsidRPr="00000A61">
        <w:rPr>
          <w:i/>
          <w:iCs/>
        </w:rPr>
        <w:tab/>
        <w:t>MeasObjectId</w:t>
      </w:r>
      <w:bookmarkEnd w:id="532"/>
      <w:bookmarkEnd w:id="533"/>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534" w:name="_Toc501138300"/>
      <w:bookmarkStart w:id="535" w:name="_Toc500942730"/>
      <w:r w:rsidRPr="00000A61">
        <w:rPr>
          <w:i/>
          <w:iCs/>
        </w:rPr>
        <w:t>–</w:t>
      </w:r>
      <w:r w:rsidRPr="00000A61">
        <w:rPr>
          <w:i/>
          <w:iCs/>
        </w:rPr>
        <w:tab/>
        <w:t>MeasObjectNR</w:t>
      </w:r>
      <w:bookmarkEnd w:id="534"/>
      <w:bookmarkEnd w:id="535"/>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536"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53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537" w:name="_Hlk496184822"/>
      <w:bookmarkStart w:id="538"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537"/>
    <w:p w14:paraId="4B37B285" w14:textId="77777777" w:rsidR="00FC5230" w:rsidRPr="00000A61" w:rsidRDefault="00FC5230" w:rsidP="00CE00FD">
      <w:pPr>
        <w:pStyle w:val="PL"/>
      </w:pPr>
    </w:p>
    <w:bookmarkEnd w:id="538"/>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539" w:name="_Hlk500775173"/>
      <w:r w:rsidRPr="00000A61">
        <w:tab/>
        <w:t>subcarrierSpacing</w:t>
      </w:r>
      <w:r w:rsidRPr="00000A61">
        <w:tab/>
      </w:r>
      <w:r w:rsidRPr="00000A61">
        <w:tab/>
      </w:r>
      <w:r w:rsidRPr="00000A61">
        <w:tab/>
      </w:r>
      <w:r w:rsidRPr="00000A61">
        <w:tab/>
      </w:r>
      <w:r w:rsidRPr="00000A61">
        <w:tab/>
      </w:r>
      <w:r w:rsidRPr="00000A61">
        <w:tab/>
        <w:t>SubcarrierSpacing,</w:t>
      </w:r>
    </w:p>
    <w:bookmarkEnd w:id="539"/>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540"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540"/>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541" w:name="_Toc501138301"/>
      <w:bookmarkStart w:id="542" w:name="_Toc500942731"/>
      <w:r w:rsidRPr="00000A61">
        <w:t>–</w:t>
      </w:r>
      <w:r w:rsidRPr="00000A61">
        <w:tab/>
      </w:r>
      <w:r w:rsidRPr="00000A61">
        <w:rPr>
          <w:i/>
        </w:rPr>
        <w:t>MeasObjectToAddModList</w:t>
      </w:r>
      <w:bookmarkEnd w:id="541"/>
      <w:bookmarkEnd w:id="542"/>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543" w:name="_Toc501138302"/>
      <w:bookmarkStart w:id="544" w:name="_Toc500942732"/>
      <w:bookmarkStart w:id="545" w:name="_Hlk500249937"/>
      <w:r w:rsidRPr="00000A61">
        <w:t>–</w:t>
      </w:r>
      <w:r w:rsidRPr="00000A61">
        <w:tab/>
      </w:r>
      <w:r w:rsidR="002B198E" w:rsidRPr="00000A61">
        <w:rPr>
          <w:i/>
        </w:rPr>
        <w:t>MeasResults</w:t>
      </w:r>
      <w:bookmarkEnd w:id="543"/>
      <w:bookmarkEnd w:id="544"/>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546" w:name="_Hlk497717815"/>
      <w:r w:rsidRPr="00000A61">
        <w:t xml:space="preserve">Editor’s Note: FFS </w:t>
      </w:r>
      <w:r w:rsidRPr="00000A61">
        <w:rPr>
          <w:i/>
        </w:rPr>
        <w:t>locationInfo</w:t>
      </w:r>
      <w:r w:rsidRPr="00000A61">
        <w:t>.</w:t>
      </w:r>
    </w:p>
    <w:bookmarkEnd w:id="545"/>
    <w:bookmarkEnd w:id="546"/>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547" w:name="_Toc501138303"/>
      <w:bookmarkStart w:id="548" w:name="_Toc500942733"/>
      <w:r w:rsidRPr="00000A61">
        <w:t>–</w:t>
      </w:r>
      <w:r w:rsidRPr="00000A61">
        <w:tab/>
      </w:r>
      <w:r w:rsidRPr="00000A61">
        <w:rPr>
          <w:i/>
        </w:rPr>
        <w:t>PDCCH-Config</w:t>
      </w:r>
      <w:bookmarkEnd w:id="547"/>
      <w:bookmarkEnd w:id="548"/>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549"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549"/>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550" w:name="_Toc501138304"/>
      <w:bookmarkStart w:id="551" w:name="_Toc500942734"/>
      <w:r w:rsidRPr="00000A61">
        <w:rPr>
          <w:rFonts w:eastAsia="SimSun"/>
        </w:rPr>
        <w:t>–</w:t>
      </w:r>
      <w:r w:rsidRPr="00000A61">
        <w:rPr>
          <w:rFonts w:eastAsia="SimSun"/>
        </w:rPr>
        <w:tab/>
      </w:r>
      <w:r w:rsidRPr="00000A61">
        <w:rPr>
          <w:rFonts w:eastAsia="SimSun"/>
          <w:i/>
        </w:rPr>
        <w:t>PDCP-Config</w:t>
      </w:r>
      <w:bookmarkEnd w:id="550"/>
      <w:bookmarkEnd w:id="551"/>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552" w:name="_Toc501138305"/>
      <w:bookmarkStart w:id="553" w:name="_Toc500942735"/>
      <w:r w:rsidRPr="00000A61">
        <w:t>–</w:t>
      </w:r>
      <w:r w:rsidRPr="00000A61">
        <w:tab/>
      </w:r>
      <w:r w:rsidRPr="00000A61">
        <w:rPr>
          <w:i/>
        </w:rPr>
        <w:t>PDSCH-Config</w:t>
      </w:r>
      <w:bookmarkEnd w:id="552"/>
      <w:bookmarkEnd w:id="553"/>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554" w:name="_Hlk493884850"/>
      <w:r w:rsidRPr="00000A61">
        <w:t>codeBlockGroupTransmission</w:t>
      </w:r>
      <w:bookmarkEnd w:id="554"/>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555" w:name="_Hlk493884888"/>
      <w:r w:rsidRPr="00000A61">
        <w:t>maxCodeBlockGroupsPerTransportBlock</w:t>
      </w:r>
      <w:bookmarkEnd w:id="555"/>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556" w:name="_Toc501138306"/>
      <w:bookmarkStart w:id="557" w:name="_Toc500942736"/>
      <w:r w:rsidRPr="00000A61">
        <w:t>–</w:t>
      </w:r>
      <w:r w:rsidRPr="00000A61">
        <w:tab/>
      </w:r>
      <w:r w:rsidRPr="00000A61">
        <w:rPr>
          <w:i/>
        </w:rPr>
        <w:t>PhysCellId</w:t>
      </w:r>
      <w:bookmarkEnd w:id="556"/>
      <w:bookmarkEnd w:id="557"/>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558" w:name="_Toc501138307"/>
      <w:r w:rsidRPr="009C3E13">
        <w:t>–</w:t>
      </w:r>
      <w:r>
        <w:tab/>
      </w:r>
      <w:r w:rsidRPr="009C3E13">
        <w:rPr>
          <w:i/>
        </w:rPr>
        <w:t>PRB-I</w:t>
      </w:r>
      <w:r>
        <w:rPr>
          <w:i/>
        </w:rPr>
        <w:t>d</w:t>
      </w:r>
      <w:bookmarkEnd w:id="558"/>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559" w:name="_Toc501138308"/>
      <w:bookmarkStart w:id="560" w:name="_Toc500942737"/>
      <w:r w:rsidRPr="00000A61">
        <w:t>–</w:t>
      </w:r>
      <w:r w:rsidRPr="00000A61">
        <w:tab/>
      </w:r>
      <w:r w:rsidRPr="00000A61">
        <w:rPr>
          <w:i/>
        </w:rPr>
        <w:t>PUCCH-Config</w:t>
      </w:r>
      <w:bookmarkEnd w:id="559"/>
      <w:bookmarkEnd w:id="560"/>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561" w:name="_Toc501138309"/>
      <w:bookmarkStart w:id="562" w:name="_Toc500942738"/>
      <w:r w:rsidRPr="00000A61">
        <w:t>–</w:t>
      </w:r>
      <w:r w:rsidRPr="00000A61">
        <w:tab/>
      </w:r>
      <w:r w:rsidRPr="00000A61">
        <w:rPr>
          <w:i/>
        </w:rPr>
        <w:t>PUSCH-Config</w:t>
      </w:r>
      <w:bookmarkEnd w:id="561"/>
      <w:bookmarkEnd w:id="562"/>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563"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564" w:name="_Toc478015749"/>
      <w:bookmarkStart w:id="565" w:name="_Toc501138310"/>
      <w:bookmarkStart w:id="566" w:name="_Toc500942739"/>
      <w:r w:rsidRPr="00F36A7B">
        <w:rPr>
          <w:i/>
          <w:iCs/>
        </w:rPr>
        <w:t>–</w:t>
      </w:r>
      <w:r w:rsidRPr="00F36A7B">
        <w:rPr>
          <w:i/>
          <w:iCs/>
        </w:rPr>
        <w:tab/>
        <w:t>Q-OffsetRange</w:t>
      </w:r>
      <w:bookmarkEnd w:id="564"/>
      <w:bookmarkEnd w:id="565"/>
      <w:bookmarkEnd w:id="566"/>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567" w:name="_Toc501138311"/>
      <w:bookmarkStart w:id="568" w:name="_Toc500942740"/>
      <w:r w:rsidRPr="00000A61">
        <w:t>–</w:t>
      </w:r>
      <w:r w:rsidRPr="00000A61">
        <w:tab/>
      </w:r>
      <w:r w:rsidRPr="00000A61">
        <w:rPr>
          <w:i/>
        </w:rPr>
        <w:t>QuantityConfig</w:t>
      </w:r>
      <w:bookmarkEnd w:id="567"/>
      <w:bookmarkEnd w:id="568"/>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569"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570" w:name="_Hlk500246926"/>
      <w:bookmarkEnd w:id="569"/>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570"/>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571" w:name="_Toc501138312"/>
      <w:bookmarkStart w:id="572" w:name="_Toc500942741"/>
      <w:r w:rsidRPr="00000A61">
        <w:t>–</w:t>
      </w:r>
      <w:r w:rsidRPr="00000A61">
        <w:tab/>
      </w:r>
      <w:r w:rsidRPr="00000A61">
        <w:rPr>
          <w:i/>
          <w:noProof/>
        </w:rPr>
        <w:t>RACH-ConfigCommon</w:t>
      </w:r>
      <w:bookmarkEnd w:id="563"/>
      <w:bookmarkEnd w:id="571"/>
      <w:bookmarkEnd w:id="572"/>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573" w:name="_Hlk492989588"/>
      <w:r w:rsidRPr="00000A61">
        <w:t>SubcarrierSpacing</w:t>
      </w:r>
      <w:bookmarkEnd w:id="573"/>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574" w:name="_Toc501138313"/>
      <w:bookmarkStart w:id="575" w:name="_Toc500942742"/>
      <w:r w:rsidRPr="00000A61">
        <w:t>–</w:t>
      </w:r>
      <w:r w:rsidRPr="00000A61">
        <w:tab/>
      </w:r>
      <w:r w:rsidRPr="00000A61">
        <w:rPr>
          <w:i/>
          <w:noProof/>
        </w:rPr>
        <w:t>RACH-ConfigDedicated</w:t>
      </w:r>
      <w:bookmarkEnd w:id="574"/>
      <w:bookmarkEnd w:id="575"/>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576" w:name="_Toc501138314"/>
      <w:bookmarkStart w:id="577" w:name="_Toc500942743"/>
      <w:r w:rsidRPr="00000A61">
        <w:lastRenderedPageBreak/>
        <w:t>–</w:t>
      </w:r>
      <w:r w:rsidRPr="00000A61">
        <w:tab/>
      </w:r>
      <w:r w:rsidRPr="00000A61">
        <w:rPr>
          <w:i/>
        </w:rPr>
        <w:t>RadioBearerConfig</w:t>
      </w:r>
      <w:bookmarkEnd w:id="576"/>
      <w:bookmarkEnd w:id="577"/>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578" w:name="_Toc501138315"/>
      <w:bookmarkStart w:id="579" w:name="_Toc500942744"/>
      <w:r w:rsidRPr="00000A61">
        <w:t>–</w:t>
      </w:r>
      <w:r w:rsidRPr="00000A61">
        <w:tab/>
      </w:r>
      <w:r w:rsidRPr="00000A61">
        <w:rPr>
          <w:i/>
        </w:rPr>
        <w:t>ReportConfigId</w:t>
      </w:r>
      <w:bookmarkEnd w:id="578"/>
      <w:bookmarkEnd w:id="579"/>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580" w:name="_Toc501138316"/>
      <w:bookmarkStart w:id="581" w:name="_Toc500942745"/>
      <w:r w:rsidRPr="00000A61">
        <w:lastRenderedPageBreak/>
        <w:t>–</w:t>
      </w:r>
      <w:r w:rsidRPr="00000A61">
        <w:tab/>
      </w:r>
      <w:r w:rsidRPr="00000A61">
        <w:rPr>
          <w:i/>
        </w:rPr>
        <w:t>ReportConfigNR</w:t>
      </w:r>
      <w:bookmarkEnd w:id="580"/>
      <w:bookmarkEnd w:id="581"/>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582" w:name="_Hlk497717897"/>
      <w:bookmarkStart w:id="583" w:name="_Toc501138317"/>
      <w:bookmarkStart w:id="584" w:name="_Toc500942746"/>
      <w:r w:rsidRPr="00000A61">
        <w:t>–</w:t>
      </w:r>
      <w:r w:rsidRPr="00000A61">
        <w:tab/>
      </w:r>
      <w:r w:rsidRPr="00000A61">
        <w:rPr>
          <w:i/>
        </w:rPr>
        <w:t>ReportConfigToAddModList</w:t>
      </w:r>
      <w:bookmarkEnd w:id="582"/>
      <w:bookmarkEnd w:id="583"/>
      <w:bookmarkEnd w:id="584"/>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585" w:name="OLE_LINK72"/>
      <w:bookmarkStart w:id="586" w:name="OLE_LINK73"/>
      <w:r w:rsidRPr="00000A61">
        <w:rPr>
          <w:i/>
          <w:noProof/>
          <w:lang w:eastAsia="ja-JP"/>
        </w:rPr>
        <w:t>ReportConfig</w:t>
      </w:r>
      <w:bookmarkEnd w:id="585"/>
      <w:bookmarkEnd w:id="586"/>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587"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588" w:name="_Toc501138318"/>
      <w:bookmarkStart w:id="589" w:name="_Toc500942747"/>
      <w:bookmarkEnd w:id="587"/>
      <w:r w:rsidRPr="00000A61">
        <w:rPr>
          <w:rFonts w:eastAsia="SimSun"/>
        </w:rPr>
        <w:t>–</w:t>
      </w:r>
      <w:r w:rsidRPr="00000A61">
        <w:rPr>
          <w:rFonts w:eastAsia="SimSun"/>
        </w:rPr>
        <w:tab/>
      </w:r>
      <w:r w:rsidRPr="00000A61">
        <w:rPr>
          <w:rFonts w:eastAsia="SimSun"/>
          <w:i/>
        </w:rPr>
        <w:t>RLC-Config</w:t>
      </w:r>
      <w:bookmarkEnd w:id="588"/>
      <w:bookmarkEnd w:id="589"/>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590" w:name="_Toc501138319"/>
      <w:bookmarkStart w:id="591" w:name="_Toc500942748"/>
      <w:r w:rsidRPr="00000A61">
        <w:t>–</w:t>
      </w:r>
      <w:r w:rsidRPr="00000A61">
        <w:tab/>
      </w:r>
      <w:r w:rsidRPr="00000A61">
        <w:rPr>
          <w:i/>
        </w:rPr>
        <w:t>RLF-TimersAndConstants</w:t>
      </w:r>
      <w:bookmarkEnd w:id="590"/>
      <w:bookmarkEnd w:id="591"/>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592" w:name="_Toc501138320"/>
      <w:r w:rsidRPr="00000A61">
        <w:t>–</w:t>
      </w:r>
      <w:r w:rsidRPr="00000A61">
        <w:tab/>
      </w:r>
      <w:r w:rsidRPr="00CC6CC2">
        <w:rPr>
          <w:i/>
        </w:rPr>
        <w:t>RNTI-Value</w:t>
      </w:r>
      <w:bookmarkEnd w:id="592"/>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593" w:name="_Toc501138321"/>
      <w:bookmarkStart w:id="594" w:name="_Toc500942749"/>
      <w:r w:rsidRPr="00000A61">
        <w:t>–</w:t>
      </w:r>
      <w:r w:rsidRPr="00000A61">
        <w:tab/>
      </w:r>
      <w:r w:rsidRPr="00000A61">
        <w:rPr>
          <w:i/>
        </w:rPr>
        <w:t>S</w:t>
      </w:r>
      <w:r w:rsidRPr="00000A61">
        <w:rPr>
          <w:i/>
          <w:noProof/>
        </w:rPr>
        <w:t>CellIndex</w:t>
      </w:r>
      <w:bookmarkEnd w:id="593"/>
      <w:bookmarkEnd w:id="594"/>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595"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595"/>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596" w:name="_Toc501138322"/>
      <w:bookmarkStart w:id="597" w:name="_Toc500942750"/>
      <w:r w:rsidRPr="00000A61">
        <w:rPr>
          <w:rFonts w:eastAsia="SimSun"/>
        </w:rPr>
        <w:t>–</w:t>
      </w:r>
      <w:r w:rsidRPr="00000A61">
        <w:rPr>
          <w:rFonts w:eastAsia="SimSun"/>
        </w:rPr>
        <w:tab/>
      </w:r>
      <w:r w:rsidRPr="00000A61">
        <w:rPr>
          <w:rFonts w:eastAsia="SimSun"/>
          <w:i/>
        </w:rPr>
        <w:t>SchedulingRequest-Config</w:t>
      </w:r>
      <w:bookmarkEnd w:id="596"/>
      <w:bookmarkEnd w:id="597"/>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598" w:name="_Toc501138323"/>
      <w:bookmarkStart w:id="599" w:name="_Toc500942751"/>
      <w:bookmarkStart w:id="600" w:name="_Hlk500832221"/>
      <w:r w:rsidRPr="00000A61">
        <w:rPr>
          <w:rFonts w:eastAsia="SimSun"/>
        </w:rPr>
        <w:t>–</w:t>
      </w:r>
      <w:r w:rsidRPr="00000A61">
        <w:rPr>
          <w:rFonts w:eastAsia="SimSun"/>
        </w:rPr>
        <w:tab/>
      </w:r>
      <w:r w:rsidRPr="00000A61">
        <w:rPr>
          <w:rFonts w:eastAsia="SimSun"/>
          <w:i/>
        </w:rPr>
        <w:t>SchedulingRequestResource-Config</w:t>
      </w:r>
      <w:bookmarkEnd w:id="598"/>
      <w:bookmarkEnd w:id="599"/>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601" w:name="_Toc501138324"/>
      <w:bookmarkEnd w:id="600"/>
      <w:r w:rsidRPr="001B7262">
        <w:rPr>
          <w:rFonts w:eastAsia="SimSun"/>
        </w:rPr>
        <w:t>–</w:t>
      </w:r>
      <w:r w:rsidR="00EF0765">
        <w:rPr>
          <w:rFonts w:eastAsia="SimSun"/>
        </w:rPr>
        <w:tab/>
      </w:r>
      <w:r w:rsidR="00EF0765" w:rsidRPr="001B7262">
        <w:rPr>
          <w:rFonts w:eastAsia="SimSun"/>
          <w:i/>
        </w:rPr>
        <w:t>ScramblingId</w:t>
      </w:r>
      <w:bookmarkEnd w:id="601"/>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602" w:name="_Toc501138325"/>
      <w:bookmarkStart w:id="603" w:name="_Toc500942752"/>
      <w:r w:rsidRPr="00000A61">
        <w:rPr>
          <w:rFonts w:eastAsia="SimSun"/>
        </w:rPr>
        <w:t>–</w:t>
      </w:r>
      <w:r w:rsidRPr="00000A61">
        <w:rPr>
          <w:rFonts w:eastAsia="SimSun"/>
        </w:rPr>
        <w:tab/>
      </w:r>
      <w:r w:rsidRPr="00000A61">
        <w:rPr>
          <w:rFonts w:eastAsia="SimSun"/>
          <w:i/>
        </w:rPr>
        <w:t>SDAP-Config</w:t>
      </w:r>
      <w:bookmarkEnd w:id="602"/>
      <w:bookmarkEnd w:id="603"/>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604" w:name="_Toc494150107"/>
      <w:bookmarkStart w:id="605" w:name="_Toc494150158"/>
    </w:p>
    <w:p w14:paraId="533751DF" w14:textId="5E15EF3F" w:rsidR="00900240" w:rsidRPr="004E1F03" w:rsidRDefault="00900240" w:rsidP="00900240">
      <w:pPr>
        <w:pStyle w:val="Heading4"/>
        <w:ind w:left="864" w:hanging="864"/>
      </w:pPr>
      <w:bookmarkStart w:id="606" w:name="_Toc501138326"/>
      <w:bookmarkStart w:id="607" w:name="_Toc500942753"/>
      <w:r w:rsidRPr="004E1F03">
        <w:t>–</w:t>
      </w:r>
      <w:r w:rsidRPr="004E1F03">
        <w:tab/>
      </w:r>
      <w:r w:rsidRPr="004E1F03">
        <w:rPr>
          <w:i/>
          <w:noProof/>
        </w:rPr>
        <w:t>SecurityAlgorithmConfig</w:t>
      </w:r>
      <w:bookmarkEnd w:id="604"/>
      <w:bookmarkEnd w:id="606"/>
      <w:bookmarkEnd w:id="607"/>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608" w:name="_Toc501138327"/>
      <w:bookmarkStart w:id="609" w:name="_Toc500942754"/>
      <w:r w:rsidRPr="00000A61">
        <w:t>–</w:t>
      </w:r>
      <w:r w:rsidRPr="00000A61">
        <w:tab/>
      </w:r>
      <w:r w:rsidRPr="00000A61">
        <w:rPr>
          <w:i/>
        </w:rPr>
        <w:t>Serv</w:t>
      </w:r>
      <w:r w:rsidRPr="00000A61">
        <w:rPr>
          <w:i/>
          <w:noProof/>
        </w:rPr>
        <w:t>CellIndex</w:t>
      </w:r>
      <w:bookmarkEnd w:id="605"/>
      <w:bookmarkEnd w:id="608"/>
      <w:bookmarkEnd w:id="609"/>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610" w:name="TServCellIndexr13"/>
      <w:r w:rsidRPr="00000A61">
        <w:t>ServCellIndex</w:t>
      </w:r>
      <w:bookmarkEnd w:id="610"/>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611" w:name="_Toc501138328"/>
      <w:bookmarkStart w:id="612" w:name="_Toc500942755"/>
      <w:r w:rsidRPr="00000A61">
        <w:t>–</w:t>
      </w:r>
      <w:r w:rsidRPr="00000A61">
        <w:tab/>
      </w:r>
      <w:r w:rsidRPr="00000A61">
        <w:rPr>
          <w:i/>
        </w:rPr>
        <w:t>ServingCellConfigCommon</w:t>
      </w:r>
      <w:bookmarkEnd w:id="611"/>
      <w:bookmarkEnd w:id="612"/>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613" w:name="_Hlk495573594"/>
      <w:r w:rsidRPr="00D02B97">
        <w:rPr>
          <w:color w:val="808080"/>
        </w:rPr>
        <w:t>FFS: Need to indicate initial BWP here</w:t>
      </w:r>
      <w:bookmarkEnd w:id="613"/>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614" w:name="_Hlk493885951"/>
      <w:r w:rsidRPr="00000A61">
        <w:t>ssb-PositionsInBurst</w:t>
      </w:r>
      <w:bookmarkEnd w:id="614"/>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615" w:name="_Toc501138329"/>
      <w:bookmarkStart w:id="616" w:name="_Toc500942756"/>
      <w:bookmarkStart w:id="617" w:name="_Hlk500922656"/>
      <w:r w:rsidRPr="00000A61">
        <w:t>–</w:t>
      </w:r>
      <w:r w:rsidRPr="00000A61">
        <w:tab/>
      </w:r>
      <w:r w:rsidRPr="00000A61">
        <w:rPr>
          <w:i/>
        </w:rPr>
        <w:t>ServingCellConfigDedicated</w:t>
      </w:r>
      <w:bookmarkEnd w:id="615"/>
      <w:bookmarkEnd w:id="616"/>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618" w:name="_Toc501138330"/>
      <w:bookmarkStart w:id="619" w:name="_Toc500942757"/>
      <w:bookmarkEnd w:id="617"/>
      <w:r w:rsidRPr="00000A61">
        <w:t>–</w:t>
      </w:r>
      <w:r w:rsidRPr="00000A61">
        <w:tab/>
      </w:r>
      <w:r w:rsidRPr="00000A61">
        <w:rPr>
          <w:i/>
        </w:rPr>
        <w:t>SRB-Identity</w:t>
      </w:r>
      <w:bookmarkEnd w:id="618"/>
      <w:bookmarkEnd w:id="619"/>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lastRenderedPageBreak/>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620" w:name="_Toc501138331"/>
      <w:bookmarkStart w:id="621" w:name="_Toc500942758"/>
      <w:r w:rsidRPr="00000A61">
        <w:t>–</w:t>
      </w:r>
      <w:r w:rsidRPr="00000A61">
        <w:tab/>
      </w:r>
      <w:r w:rsidRPr="00000A61">
        <w:rPr>
          <w:i/>
        </w:rPr>
        <w:t>SPS-Config</w:t>
      </w:r>
      <w:bookmarkEnd w:id="620"/>
      <w:bookmarkEnd w:id="621"/>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622" w:name="_Toc501138332"/>
      <w:bookmarkStart w:id="623" w:name="_Toc500942759"/>
      <w:r w:rsidRPr="00000A61">
        <w:lastRenderedPageBreak/>
        <w:t>–</w:t>
      </w:r>
      <w:r w:rsidRPr="00000A61">
        <w:tab/>
      </w:r>
      <w:r w:rsidRPr="00000A61">
        <w:rPr>
          <w:i/>
        </w:rPr>
        <w:t>SRS-Config</w:t>
      </w:r>
      <w:bookmarkEnd w:id="622"/>
      <w:bookmarkEnd w:id="623"/>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62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624"/>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625" w:name="_Hlk493885834"/>
      <w:r w:rsidRPr="00000A61">
        <w:t>aperiodicSRS-ResourceTrigger</w:t>
      </w:r>
      <w:bookmarkEnd w:id="625"/>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626" w:name="_Hlk501127760"/>
      <w:r w:rsidRPr="00D02B97">
        <w:rPr>
          <w:color w:val="808080"/>
        </w:rPr>
        <w:t>SRS-FreqDomainPosition</w:t>
      </w:r>
      <w:bookmarkEnd w:id="626"/>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627" w:name="_Toc501138333"/>
      <w:r w:rsidRPr="00000A61">
        <w:t>–</w:t>
      </w:r>
      <w:r>
        <w:tab/>
      </w:r>
      <w:r w:rsidRPr="00F67409">
        <w:rPr>
          <w:i/>
        </w:rPr>
        <w:t>SSB-Index</w:t>
      </w:r>
      <w:bookmarkEnd w:id="627"/>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628" w:name="_Toc501138334"/>
      <w:bookmarkStart w:id="629" w:name="_Toc500942760"/>
      <w:r w:rsidRPr="00000A61">
        <w:t>–</w:t>
      </w:r>
      <w:r w:rsidRPr="00000A61">
        <w:tab/>
      </w:r>
      <w:r w:rsidRPr="00000A61">
        <w:rPr>
          <w:i/>
        </w:rPr>
        <w:t>SubcarrierSpacing</w:t>
      </w:r>
      <w:bookmarkEnd w:id="628"/>
      <w:bookmarkEnd w:id="629"/>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630" w:name="_Toc501138335"/>
      <w:bookmarkStart w:id="631" w:name="_Toc491180911"/>
      <w:bookmarkEnd w:id="489"/>
      <w:r w:rsidRPr="00000A61">
        <w:t>–</w:t>
      </w:r>
      <w:r w:rsidRPr="00000A61">
        <w:tab/>
      </w:r>
      <w:r w:rsidRPr="00546C58">
        <w:rPr>
          <w:i/>
        </w:rPr>
        <w:t>TDD-UL-DL-Config</w:t>
      </w:r>
      <w:bookmarkEnd w:id="630"/>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632" w:name="_Toc493510611"/>
      <w:bookmarkStart w:id="633" w:name="_Toc501138336"/>
      <w:bookmarkStart w:id="634" w:name="_Toc500942761"/>
      <w:bookmarkEnd w:id="490"/>
      <w:r w:rsidRPr="00000A61">
        <w:t>6.3.</w:t>
      </w:r>
      <w:r w:rsidR="00447E60" w:rsidRPr="00000A61">
        <w:t>3</w:t>
      </w:r>
      <w:r w:rsidRPr="00000A61">
        <w:tab/>
        <w:t>UE capability information elements</w:t>
      </w:r>
      <w:bookmarkEnd w:id="632"/>
      <w:bookmarkEnd w:id="633"/>
      <w:bookmarkEnd w:id="634"/>
    </w:p>
    <w:p w14:paraId="0E807E8D" w14:textId="77777777" w:rsidR="00CE0FF8" w:rsidRPr="005D62AF" w:rsidRDefault="00CE0FF8" w:rsidP="005D62AF">
      <w:pPr>
        <w:pStyle w:val="Heading4"/>
        <w:rPr>
          <w:rFonts w:eastAsia="MS Mincho"/>
          <w:i/>
          <w:iCs/>
          <w:lang w:eastAsia="ja-JP"/>
        </w:rPr>
      </w:pPr>
      <w:bookmarkStart w:id="635" w:name="_Toc501138337"/>
      <w:bookmarkStart w:id="636"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35"/>
      <w:bookmarkEnd w:id="636"/>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637" w:name="_Toc487673700"/>
      <w:bookmarkStart w:id="638" w:name="_Toc501138338"/>
      <w:bookmarkStart w:id="639" w:name="_Toc500942763"/>
      <w:r w:rsidRPr="005D62AF">
        <w:rPr>
          <w:i/>
          <w:iCs/>
        </w:rPr>
        <w:t>–</w:t>
      </w:r>
      <w:r w:rsidRPr="005D62AF">
        <w:rPr>
          <w:i/>
          <w:iCs/>
        </w:rPr>
        <w:tab/>
      </w:r>
      <w:r w:rsidRPr="005D62AF">
        <w:rPr>
          <w:i/>
          <w:iCs/>
          <w:noProof/>
        </w:rPr>
        <w:t>RAT-Type</w:t>
      </w:r>
      <w:bookmarkEnd w:id="637"/>
      <w:bookmarkEnd w:id="638"/>
      <w:bookmarkEnd w:id="639"/>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640" w:name="_Toc501138339"/>
      <w:bookmarkStart w:id="641" w:name="_Toc500942764"/>
      <w:r w:rsidRPr="005D62AF">
        <w:rPr>
          <w:i/>
          <w:iCs/>
        </w:rPr>
        <w:t>–</w:t>
      </w:r>
      <w:r w:rsidRPr="005D62AF">
        <w:rPr>
          <w:i/>
          <w:iCs/>
        </w:rPr>
        <w:tab/>
      </w:r>
      <w:bookmarkStart w:id="642" w:name="_Toc487673705"/>
      <w:r w:rsidRPr="005D62AF">
        <w:rPr>
          <w:i/>
          <w:iCs/>
          <w:noProof/>
        </w:rPr>
        <w:t>UE-CapabilityRAT-ContainerList</w:t>
      </w:r>
      <w:bookmarkEnd w:id="640"/>
      <w:bookmarkEnd w:id="641"/>
      <w:bookmarkEnd w:id="642"/>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643" w:name="_Toc501138340"/>
      <w:bookmarkStart w:id="644"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43"/>
      <w:bookmarkEnd w:id="644"/>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645" w:name="_Toc487673706"/>
      <w:bookmarkStart w:id="646" w:name="_Toc501138341"/>
      <w:bookmarkStart w:id="647"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45"/>
      <w:bookmarkEnd w:id="646"/>
      <w:bookmarkEnd w:id="647"/>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648" w:name="_Toc493510612"/>
      <w:bookmarkStart w:id="649" w:name="_Toc501138342"/>
      <w:bookmarkStart w:id="650" w:name="_Toc500942767"/>
      <w:r w:rsidRPr="00000A61">
        <w:t>6.3.</w:t>
      </w:r>
      <w:r w:rsidR="00447E60" w:rsidRPr="00000A61">
        <w:t>4</w:t>
      </w:r>
      <w:r w:rsidRPr="00000A61">
        <w:tab/>
        <w:t>Other information elements</w:t>
      </w:r>
      <w:bookmarkEnd w:id="631"/>
      <w:bookmarkEnd w:id="648"/>
      <w:bookmarkEnd w:id="649"/>
      <w:bookmarkEnd w:id="650"/>
    </w:p>
    <w:p w14:paraId="39B748DF" w14:textId="77777777" w:rsidR="00695679" w:rsidRPr="00000A61" w:rsidRDefault="00695679" w:rsidP="00695679">
      <w:pPr>
        <w:pStyle w:val="Heading2"/>
      </w:pPr>
      <w:bookmarkStart w:id="651" w:name="_Toc491180912"/>
      <w:bookmarkStart w:id="652" w:name="_Toc493510613"/>
      <w:bookmarkStart w:id="653" w:name="_Toc501138343"/>
      <w:bookmarkStart w:id="654" w:name="_Toc500942768"/>
      <w:r w:rsidRPr="00000A61">
        <w:t>6.4</w:t>
      </w:r>
      <w:r w:rsidRPr="00000A61">
        <w:tab/>
        <w:t>RRC multiplicity and type constraint values</w:t>
      </w:r>
      <w:bookmarkEnd w:id="651"/>
      <w:bookmarkEnd w:id="652"/>
      <w:bookmarkEnd w:id="653"/>
      <w:bookmarkEnd w:id="654"/>
    </w:p>
    <w:p w14:paraId="47735A0B" w14:textId="24CA6CBA" w:rsidR="00695679" w:rsidRPr="00000A61" w:rsidRDefault="00695679" w:rsidP="00695679">
      <w:pPr>
        <w:pStyle w:val="Heading3"/>
      </w:pPr>
      <w:bookmarkStart w:id="655" w:name="_Toc491180913"/>
      <w:bookmarkStart w:id="656" w:name="_Toc493510614"/>
      <w:bookmarkStart w:id="657" w:name="_Toc501138344"/>
      <w:bookmarkStart w:id="658" w:name="_Toc500942769"/>
      <w:r w:rsidRPr="00000A61">
        <w:t>–</w:t>
      </w:r>
      <w:r w:rsidRPr="00000A61">
        <w:tab/>
        <w:t>Multiplicity and type constraint definitions</w:t>
      </w:r>
      <w:bookmarkEnd w:id="655"/>
      <w:bookmarkEnd w:id="656"/>
      <w:bookmarkEnd w:id="657"/>
      <w:bookmarkEnd w:id="658"/>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659"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59"/>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660" w:name="_Hlk500855383"/>
      <w:r w:rsidRPr="00292929">
        <w:rPr>
          <w:rFonts w:ascii="Courier New" w:eastAsia="Malgun Gothic" w:hAnsi="Courier New"/>
          <w:noProof/>
          <w:sz w:val="16"/>
          <w:lang w:eastAsia="ko-KR"/>
        </w:rPr>
        <w:t>maxSimultaneousBands</w:t>
      </w:r>
      <w:bookmarkEnd w:id="660"/>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661" w:name="_Hlk501326304"/>
      <w:r>
        <w:t>RadioBearerConfiguration ::=</w:t>
      </w:r>
      <w:r>
        <w:tab/>
        <w:t>ENUMERATED {ffsTypeAndValue}</w:t>
      </w:r>
    </w:p>
    <w:bookmarkEnd w:id="661"/>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lastRenderedPageBreak/>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662" w:name="_Toc494150277"/>
      <w:r w:rsidRPr="004E1F03">
        <w:t>–</w:t>
      </w:r>
      <w:r w:rsidRPr="004E1F03">
        <w:tab/>
        <w:t xml:space="preserve">End of </w:t>
      </w:r>
      <w:bookmarkEnd w:id="662"/>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663" w:name="_Toc470095866"/>
      <w:bookmarkStart w:id="664" w:name="_Toc493510615"/>
      <w:bookmarkStart w:id="665" w:name="_Toc501138345"/>
      <w:bookmarkStart w:id="666" w:name="_Toc500942770"/>
      <w:bookmarkEnd w:id="71"/>
      <w:r w:rsidRPr="00000A61">
        <w:t>7</w:t>
      </w:r>
      <w:r w:rsidRPr="00000A61">
        <w:tab/>
        <w:t>Variables and constants</w:t>
      </w:r>
      <w:bookmarkEnd w:id="663"/>
      <w:bookmarkEnd w:id="664"/>
      <w:bookmarkEnd w:id="665"/>
      <w:bookmarkEnd w:id="666"/>
    </w:p>
    <w:p w14:paraId="006E237C" w14:textId="77777777" w:rsidR="002E7A83" w:rsidRPr="00000A61" w:rsidRDefault="002E7A83" w:rsidP="002E7A83">
      <w:pPr>
        <w:pStyle w:val="Heading2"/>
      </w:pPr>
      <w:bookmarkStart w:id="667" w:name="_Toc470095867"/>
      <w:bookmarkStart w:id="668" w:name="_Toc493510616"/>
      <w:bookmarkStart w:id="669" w:name="_Toc501138346"/>
      <w:bookmarkStart w:id="670" w:name="_Toc500942771"/>
      <w:r w:rsidRPr="00000A61">
        <w:t>7.1</w:t>
      </w:r>
      <w:r w:rsidRPr="00000A61">
        <w:tab/>
      </w:r>
      <w:bookmarkEnd w:id="667"/>
      <w:r w:rsidRPr="00000A61">
        <w:t>Timers</w:t>
      </w:r>
      <w:bookmarkEnd w:id="668"/>
      <w:bookmarkEnd w:id="669"/>
      <w:bookmarkEnd w:id="670"/>
    </w:p>
    <w:p w14:paraId="1C5408F7" w14:textId="77777777" w:rsidR="007F7CAF" w:rsidRPr="00000A61" w:rsidRDefault="007F7CAF" w:rsidP="00732B97">
      <w:pPr>
        <w:pStyle w:val="Heading3"/>
      </w:pPr>
      <w:bookmarkStart w:id="671" w:name="_Toc493510617"/>
      <w:bookmarkStart w:id="672" w:name="_Toc501138347"/>
      <w:bookmarkStart w:id="673" w:name="_Toc500942772"/>
      <w:r w:rsidRPr="00000A61">
        <w:t>7.1.1</w:t>
      </w:r>
      <w:r w:rsidRPr="00000A61">
        <w:tab/>
        <w:t>Timers (Informative)</w:t>
      </w:r>
      <w:bookmarkEnd w:id="671"/>
      <w:bookmarkEnd w:id="672"/>
      <w:bookmarkEnd w:id="6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674" w:name="OLE_LINK35"/>
            <w:bookmarkStart w:id="675" w:name="OLE_LINK37"/>
            <w:r w:rsidRPr="00000A61">
              <w:rPr>
                <w:lang w:eastAsia="en-GB"/>
              </w:rPr>
              <w:t>initiating the RRC connection re-establishment procedure</w:t>
            </w:r>
            <w:bookmarkEnd w:id="674"/>
            <w:bookmarkEnd w:id="675"/>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676" w:name="_Toc493510618"/>
      <w:bookmarkStart w:id="677" w:name="_Toc501138348"/>
      <w:bookmarkStart w:id="678" w:name="_Toc500942773"/>
      <w:r w:rsidRPr="00000A61">
        <w:t>7.1.2</w:t>
      </w:r>
      <w:r w:rsidRPr="00000A61">
        <w:tab/>
        <w:t>Timer handling</w:t>
      </w:r>
      <w:bookmarkEnd w:id="676"/>
      <w:bookmarkEnd w:id="677"/>
      <w:bookmarkEnd w:id="678"/>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679" w:name="_Toc470095885"/>
      <w:bookmarkStart w:id="680" w:name="_Toc493510619"/>
      <w:bookmarkStart w:id="681" w:name="_Toc501138349"/>
      <w:bookmarkStart w:id="682" w:name="_Toc500942774"/>
      <w:r w:rsidRPr="00000A61">
        <w:t>7.2</w:t>
      </w:r>
      <w:r w:rsidRPr="00000A61">
        <w:tab/>
        <w:t>Counters</w:t>
      </w:r>
      <w:bookmarkEnd w:id="679"/>
      <w:bookmarkEnd w:id="680"/>
      <w:bookmarkEnd w:id="681"/>
      <w:bookmarkEnd w:id="68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683" w:name="_Toc470095886"/>
      <w:bookmarkStart w:id="684" w:name="_Toc493510620"/>
      <w:bookmarkStart w:id="685" w:name="_Toc501138350"/>
      <w:bookmarkStart w:id="686" w:name="_Toc500942775"/>
      <w:r w:rsidRPr="00000A61">
        <w:t>7.3</w:t>
      </w:r>
      <w:r w:rsidRPr="00000A61">
        <w:tab/>
      </w:r>
      <w:bookmarkEnd w:id="683"/>
      <w:r w:rsidRPr="00000A61">
        <w:t>Constants</w:t>
      </w:r>
      <w:bookmarkEnd w:id="684"/>
      <w:bookmarkEnd w:id="685"/>
      <w:bookmarkEnd w:id="6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687" w:name="_Toc470095889"/>
      <w:bookmarkStart w:id="688" w:name="_Toc493510621"/>
      <w:bookmarkStart w:id="689" w:name="_Toc501138351"/>
      <w:bookmarkStart w:id="690" w:name="_Toc500942776"/>
      <w:r w:rsidRPr="00000A61">
        <w:lastRenderedPageBreak/>
        <w:t>7.4</w:t>
      </w:r>
      <w:r w:rsidRPr="00000A61">
        <w:tab/>
      </w:r>
      <w:bookmarkEnd w:id="687"/>
      <w:r w:rsidRPr="00000A61">
        <w:t>UE variables</w:t>
      </w:r>
      <w:bookmarkEnd w:id="688"/>
      <w:bookmarkEnd w:id="689"/>
      <w:bookmarkEnd w:id="690"/>
    </w:p>
    <w:p w14:paraId="33E3432D" w14:textId="77777777" w:rsidR="008C5D1F" w:rsidRPr="00000A61" w:rsidRDefault="008C5D1F" w:rsidP="008C5D1F">
      <w:pPr>
        <w:pStyle w:val="NO"/>
      </w:pPr>
      <w:bookmarkStart w:id="691" w:name="_Toc470095890"/>
      <w:bookmarkStart w:id="692"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693" w:name="_Toc494150376"/>
      <w:bookmarkStart w:id="694" w:name="_Toc478015975"/>
      <w:bookmarkStart w:id="695" w:name="_Toc501138352"/>
      <w:bookmarkStart w:id="696" w:name="_Toc500942777"/>
      <w:r w:rsidRPr="004E1F03">
        <w:t>–</w:t>
      </w:r>
      <w:r w:rsidRPr="004E1F03">
        <w:tab/>
      </w:r>
      <w:r>
        <w:rPr>
          <w:i/>
          <w:noProof/>
        </w:rPr>
        <w:t>NR</w:t>
      </w:r>
      <w:r w:rsidRPr="004E1F03">
        <w:rPr>
          <w:i/>
          <w:noProof/>
        </w:rPr>
        <w:t>-UE-Variables</w:t>
      </w:r>
      <w:bookmarkEnd w:id="693"/>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694"/>
      <w:bookmarkEnd w:id="695"/>
      <w:bookmarkEnd w:id="696"/>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697" w:name="OLE_LINK86"/>
      <w:r w:rsidRPr="00000A61">
        <w:rPr>
          <w:lang w:val="en-US"/>
        </w:rPr>
        <w:t>reportConfigList</w:t>
      </w:r>
      <w:bookmarkEnd w:id="697"/>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698" w:name="_Toc478015976"/>
      <w:bookmarkStart w:id="699" w:name="_Toc501138353"/>
      <w:bookmarkStart w:id="700" w:name="_Toc500942778"/>
      <w:r w:rsidRPr="00000A61">
        <w:t>–</w:t>
      </w:r>
      <w:r w:rsidRPr="00000A61">
        <w:tab/>
      </w:r>
      <w:r w:rsidRPr="00000A61">
        <w:rPr>
          <w:i/>
        </w:rPr>
        <w:t>VarMeasReportList</w:t>
      </w:r>
      <w:bookmarkEnd w:id="698"/>
      <w:bookmarkEnd w:id="699"/>
      <w:bookmarkEnd w:id="700"/>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01"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01"/>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02"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02"/>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03" w:name="_Toc501138354"/>
      <w:bookmarkStart w:id="704" w:name="_Toc500942779"/>
      <w:r w:rsidRPr="00000A61">
        <w:lastRenderedPageBreak/>
        <w:t>8</w:t>
      </w:r>
      <w:r w:rsidRPr="00000A61">
        <w:tab/>
        <w:t>Protocol data unit abstract syntax</w:t>
      </w:r>
      <w:bookmarkEnd w:id="691"/>
      <w:bookmarkEnd w:id="692"/>
      <w:bookmarkEnd w:id="703"/>
      <w:bookmarkEnd w:id="704"/>
    </w:p>
    <w:p w14:paraId="128AF0FA" w14:textId="77777777" w:rsidR="002E7A83" w:rsidRPr="00000A61" w:rsidRDefault="002E7A83" w:rsidP="002E7A83">
      <w:pPr>
        <w:pStyle w:val="Heading2"/>
      </w:pPr>
      <w:bookmarkStart w:id="705" w:name="_Toc470095891"/>
      <w:bookmarkStart w:id="706" w:name="_Toc493510623"/>
      <w:bookmarkStart w:id="707" w:name="_Toc501138355"/>
      <w:bookmarkStart w:id="708" w:name="_Toc500942780"/>
      <w:r w:rsidRPr="00000A61">
        <w:t>8.1</w:t>
      </w:r>
      <w:r w:rsidRPr="00000A61">
        <w:tab/>
        <w:t>General</w:t>
      </w:r>
      <w:bookmarkEnd w:id="705"/>
      <w:bookmarkEnd w:id="706"/>
      <w:bookmarkEnd w:id="707"/>
      <w:bookmarkEnd w:id="708"/>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709" w:name="_Toc470095892"/>
      <w:bookmarkStart w:id="710" w:name="_Toc493510624"/>
      <w:bookmarkStart w:id="711" w:name="_Toc501138356"/>
      <w:bookmarkStart w:id="712" w:name="_Toc500942781"/>
      <w:r w:rsidRPr="00000A61">
        <w:t>8.2</w:t>
      </w:r>
      <w:r w:rsidRPr="00000A61">
        <w:tab/>
        <w:t>Structure of encoded RRC messages</w:t>
      </w:r>
      <w:bookmarkEnd w:id="709"/>
      <w:bookmarkEnd w:id="710"/>
      <w:bookmarkEnd w:id="711"/>
      <w:bookmarkEnd w:id="712"/>
    </w:p>
    <w:p w14:paraId="12A66396" w14:textId="77777777" w:rsidR="007F7CAF" w:rsidRPr="00000A61" w:rsidRDefault="007F7CAF" w:rsidP="007F7CAF">
      <w:bookmarkStart w:id="713"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714" w:name="_Toc493510625"/>
      <w:bookmarkStart w:id="715" w:name="_Toc501138357"/>
      <w:bookmarkStart w:id="716" w:name="_Toc500942782"/>
      <w:r w:rsidRPr="00000A61">
        <w:t>8.3</w:t>
      </w:r>
      <w:r w:rsidRPr="00000A61">
        <w:tab/>
        <w:t>Basic production</w:t>
      </w:r>
      <w:bookmarkEnd w:id="713"/>
      <w:bookmarkEnd w:id="714"/>
      <w:bookmarkEnd w:id="715"/>
      <w:bookmarkEnd w:id="716"/>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717" w:name="_Toc470095894"/>
      <w:bookmarkStart w:id="718" w:name="_Toc493510626"/>
      <w:bookmarkStart w:id="719" w:name="_Toc501138358"/>
      <w:bookmarkStart w:id="720" w:name="_Toc500942783"/>
      <w:r w:rsidRPr="00000A61">
        <w:lastRenderedPageBreak/>
        <w:t>8.4</w:t>
      </w:r>
      <w:r w:rsidRPr="00000A61">
        <w:tab/>
        <w:t>Extension</w:t>
      </w:r>
      <w:bookmarkEnd w:id="717"/>
      <w:bookmarkEnd w:id="718"/>
      <w:bookmarkEnd w:id="719"/>
      <w:bookmarkEnd w:id="720"/>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721" w:name="_Toc470095895"/>
      <w:bookmarkStart w:id="722" w:name="_Toc493510627"/>
      <w:bookmarkStart w:id="723" w:name="_Toc501138359"/>
      <w:bookmarkStart w:id="724" w:name="_Toc500942784"/>
      <w:r w:rsidRPr="00000A61">
        <w:t>8.5</w:t>
      </w:r>
      <w:r w:rsidRPr="00000A61">
        <w:tab/>
        <w:t>Padding</w:t>
      </w:r>
      <w:bookmarkEnd w:id="721"/>
      <w:bookmarkEnd w:id="722"/>
      <w:bookmarkEnd w:id="723"/>
      <w:bookmarkEnd w:id="724"/>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25" w:name="_MON_1290584033"/>
    <w:bookmarkStart w:id="726" w:name="_MON_1290584514"/>
    <w:bookmarkStart w:id="727" w:name="_MON_1290584807"/>
    <w:bookmarkStart w:id="728" w:name="_MON_1290584814"/>
    <w:bookmarkStart w:id="729" w:name="_MON_1290585950"/>
    <w:bookmarkStart w:id="730" w:name="_MON_1290511162"/>
    <w:bookmarkStart w:id="731" w:name="_MON_1290511242"/>
    <w:bookmarkStart w:id="732" w:name="_MON_1290511257"/>
    <w:bookmarkEnd w:id="725"/>
    <w:bookmarkEnd w:id="726"/>
    <w:bookmarkEnd w:id="727"/>
    <w:bookmarkEnd w:id="728"/>
    <w:bookmarkEnd w:id="729"/>
    <w:bookmarkEnd w:id="730"/>
    <w:bookmarkEnd w:id="731"/>
    <w:bookmarkEnd w:id="732"/>
    <w:bookmarkStart w:id="733" w:name="_MON_1290512447"/>
    <w:bookmarkEnd w:id="733"/>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5" o:title=""/>
          </v:shape>
          <o:OLEObject Type="Embed" ProgID="Word.Picture.8" ShapeID="_x0000_i1043" DrawAspect="Content" ObjectID="_1575918047" r:id="rId56"/>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734" w:name="_Toc470095896"/>
      <w:bookmarkStart w:id="735" w:name="_Toc493510628"/>
      <w:bookmarkStart w:id="736" w:name="_Toc501138360"/>
      <w:bookmarkStart w:id="737" w:name="_Toc500942785"/>
      <w:r w:rsidRPr="00000A61">
        <w:t>9</w:t>
      </w:r>
      <w:r w:rsidRPr="00000A61">
        <w:tab/>
        <w:t>Specified and default radio configurations</w:t>
      </w:r>
      <w:bookmarkEnd w:id="734"/>
      <w:bookmarkEnd w:id="735"/>
      <w:bookmarkEnd w:id="736"/>
      <w:bookmarkEnd w:id="737"/>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38" w:name="_Hlk499062450"/>
      <w:r w:rsidR="002E5C7B" w:rsidRPr="00000A61">
        <w:t xml:space="preserve">FFS / </w:t>
      </w:r>
      <w:r w:rsidRPr="00000A61">
        <w:t>FIXME</w:t>
      </w:r>
      <w:bookmarkEnd w:id="738"/>
      <w:r w:rsidRPr="00000A61">
        <w:t>: Default configurations</w:t>
      </w:r>
    </w:p>
    <w:p w14:paraId="7C3F2AAD" w14:textId="02929A9A" w:rsidR="009504BC" w:rsidRDefault="009504BC" w:rsidP="009504BC">
      <w:pPr>
        <w:pStyle w:val="Heading2"/>
      </w:pPr>
      <w:bookmarkStart w:id="739" w:name="_Toc470095897"/>
      <w:bookmarkStart w:id="740" w:name="_Toc493510629"/>
      <w:bookmarkStart w:id="741" w:name="_Toc501138361"/>
      <w:bookmarkStart w:id="742" w:name="_Toc500942786"/>
      <w:r w:rsidRPr="00000A61">
        <w:t>9.1</w:t>
      </w:r>
      <w:r w:rsidRPr="00000A61">
        <w:tab/>
        <w:t>Specified configurations</w:t>
      </w:r>
      <w:bookmarkEnd w:id="739"/>
      <w:bookmarkEnd w:id="740"/>
      <w:bookmarkEnd w:id="741"/>
      <w:bookmarkEnd w:id="742"/>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743" w:name="_Toc470095911"/>
      <w:bookmarkStart w:id="744" w:name="_Toc493510630"/>
      <w:bookmarkStart w:id="745" w:name="_Toc501138362"/>
      <w:bookmarkStart w:id="746" w:name="_Toc500942787"/>
      <w:r w:rsidRPr="00000A61">
        <w:lastRenderedPageBreak/>
        <w:t>9.2</w:t>
      </w:r>
      <w:r w:rsidRPr="00000A61">
        <w:tab/>
        <w:t>Default radio configurations</w:t>
      </w:r>
      <w:bookmarkEnd w:id="743"/>
      <w:bookmarkEnd w:id="744"/>
      <w:bookmarkEnd w:id="745"/>
      <w:bookmarkEnd w:id="746"/>
    </w:p>
    <w:p w14:paraId="5DAD9450" w14:textId="77777777" w:rsidR="00163435" w:rsidRPr="007B40BA" w:rsidRDefault="00163435" w:rsidP="00163435">
      <w:pPr>
        <w:pStyle w:val="Heading3"/>
        <w:overflowPunct w:val="0"/>
        <w:autoSpaceDE w:val="0"/>
        <w:autoSpaceDN w:val="0"/>
        <w:adjustRightInd w:val="0"/>
        <w:textAlignment w:val="baseline"/>
      </w:pPr>
      <w:bookmarkStart w:id="747" w:name="_Toc487673902"/>
      <w:bookmarkStart w:id="748" w:name="_Toc501138363"/>
      <w:bookmarkStart w:id="749" w:name="_Toc500942788"/>
      <w:bookmarkStart w:id="750" w:name="OLE_LINK70"/>
      <w:bookmarkStart w:id="751" w:name="OLE_LINK71"/>
      <w:bookmarkStart w:id="752" w:name="_Toc478016016"/>
      <w:r w:rsidRPr="007B40BA">
        <w:t>9.2.1</w:t>
      </w:r>
      <w:r w:rsidRPr="007B40BA">
        <w:tab/>
        <w:t>SRB configurations</w:t>
      </w:r>
      <w:bookmarkEnd w:id="747"/>
      <w:bookmarkEnd w:id="748"/>
      <w:bookmarkEnd w:id="749"/>
    </w:p>
    <w:p w14:paraId="3BC65444" w14:textId="77777777" w:rsidR="005B176B" w:rsidRPr="000467F3" w:rsidRDefault="005B176B" w:rsidP="005B176B">
      <w:pPr>
        <w:pStyle w:val="Heading4"/>
        <w:overflowPunct w:val="0"/>
        <w:autoSpaceDE w:val="0"/>
        <w:autoSpaceDN w:val="0"/>
        <w:adjustRightInd w:val="0"/>
        <w:textAlignment w:val="baseline"/>
      </w:pPr>
      <w:bookmarkStart w:id="753" w:name="_Toc501138364"/>
      <w:bookmarkStart w:id="754" w:name="_Toc500942789"/>
      <w:r w:rsidRPr="000467F3">
        <w:t>9.2.1.1</w:t>
      </w:r>
      <w:bookmarkEnd w:id="750"/>
      <w:bookmarkEnd w:id="751"/>
      <w:r w:rsidRPr="000467F3">
        <w:tab/>
        <w:t>SRB1</w:t>
      </w:r>
      <w:bookmarkEnd w:id="752"/>
      <w:r w:rsidRPr="000467F3">
        <w:t>/SRB1S</w:t>
      </w:r>
      <w:bookmarkEnd w:id="753"/>
      <w:bookmarkEnd w:id="754"/>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755" w:name="_Toc478016017"/>
      <w:bookmarkStart w:id="756" w:name="_Toc501138365"/>
      <w:bookmarkStart w:id="757" w:name="_Toc500942790"/>
      <w:r w:rsidRPr="000467F3">
        <w:t>9.2.1.2</w:t>
      </w:r>
      <w:r w:rsidRPr="000467F3">
        <w:tab/>
        <w:t>SRB2</w:t>
      </w:r>
      <w:bookmarkEnd w:id="755"/>
      <w:r w:rsidRPr="000467F3">
        <w:t>/SRB2S</w:t>
      </w:r>
      <w:bookmarkEnd w:id="756"/>
      <w:bookmarkEnd w:id="757"/>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758" w:name="_Toc501138366"/>
      <w:bookmarkStart w:id="759" w:name="_Toc500942791"/>
      <w:r w:rsidRPr="000467F3">
        <w:t>9.2.1.3</w:t>
      </w:r>
      <w:r w:rsidRPr="000467F3">
        <w:tab/>
        <w:t>SRB3</w:t>
      </w:r>
      <w:bookmarkEnd w:id="758"/>
      <w:bookmarkEnd w:id="759"/>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760" w:name="_Toc487673897"/>
      <w:bookmarkStart w:id="761" w:name="_Toc501138367"/>
      <w:bookmarkStart w:id="762" w:name="_Toc500942792"/>
      <w:r w:rsidRPr="007B40BA">
        <w:t>9.</w:t>
      </w:r>
      <w:r w:rsidR="00E37D05">
        <w:t>2</w:t>
      </w:r>
      <w:r w:rsidRPr="007B40BA">
        <w:t>.2</w:t>
      </w:r>
      <w:r w:rsidRPr="007B40BA">
        <w:tab/>
        <w:t>SRB configurations</w:t>
      </w:r>
      <w:bookmarkEnd w:id="760"/>
      <w:bookmarkEnd w:id="761"/>
      <w:bookmarkEnd w:id="762"/>
    </w:p>
    <w:p w14:paraId="7E260BAA" w14:textId="5903FC7B" w:rsidR="005B176B" w:rsidRPr="007B40BA" w:rsidRDefault="005B176B" w:rsidP="005B176B">
      <w:pPr>
        <w:pStyle w:val="Heading4"/>
        <w:overflowPunct w:val="0"/>
        <w:autoSpaceDE w:val="0"/>
        <w:autoSpaceDN w:val="0"/>
        <w:adjustRightInd w:val="0"/>
        <w:textAlignment w:val="baseline"/>
      </w:pPr>
      <w:bookmarkStart w:id="763" w:name="_Toc487673898"/>
      <w:bookmarkStart w:id="764" w:name="_Toc501138368"/>
      <w:bookmarkStart w:id="765" w:name="_Toc500942793"/>
      <w:r w:rsidRPr="007B40BA">
        <w:t>9.</w:t>
      </w:r>
      <w:r w:rsidR="00E37D05">
        <w:t>2</w:t>
      </w:r>
      <w:r w:rsidRPr="007B40BA">
        <w:t>.2.1</w:t>
      </w:r>
      <w:r w:rsidRPr="007B40BA">
        <w:tab/>
        <w:t>SRB1</w:t>
      </w:r>
      <w:bookmarkEnd w:id="763"/>
      <w:r>
        <w:t>/SRB1S</w:t>
      </w:r>
      <w:bookmarkEnd w:id="764"/>
      <w:bookmarkEnd w:id="765"/>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766" w:name="_Toc487673899"/>
      <w:bookmarkStart w:id="767" w:name="_Toc501138369"/>
      <w:bookmarkStart w:id="768" w:name="_Toc500942794"/>
      <w:r w:rsidRPr="007B40BA">
        <w:t>9.</w:t>
      </w:r>
      <w:r w:rsidR="00E37D05">
        <w:t>2</w:t>
      </w:r>
      <w:r w:rsidRPr="007B40BA">
        <w:t>.2.</w:t>
      </w:r>
      <w:r>
        <w:t>2</w:t>
      </w:r>
      <w:r w:rsidRPr="007B40BA">
        <w:tab/>
        <w:t>SRB</w:t>
      </w:r>
      <w:bookmarkEnd w:id="766"/>
      <w:r>
        <w:t>2/SRB2S</w:t>
      </w:r>
      <w:bookmarkEnd w:id="767"/>
      <w:bookmarkEnd w:id="768"/>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769" w:name="_Toc487673900"/>
      <w:bookmarkStart w:id="770" w:name="_Toc501138370"/>
      <w:bookmarkStart w:id="771" w:name="_Toc500942795"/>
      <w:r>
        <w:t>9.</w:t>
      </w:r>
      <w:r w:rsidR="00E37D05">
        <w:t>2</w:t>
      </w:r>
      <w:r>
        <w:t>.2.3</w:t>
      </w:r>
      <w:r w:rsidRPr="007B40BA">
        <w:tab/>
        <w:t>SRB</w:t>
      </w:r>
      <w:bookmarkEnd w:id="769"/>
      <w:r>
        <w:t>3</w:t>
      </w:r>
      <w:bookmarkEnd w:id="770"/>
      <w:bookmarkEnd w:id="771"/>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772" w:name="_Toc501138371"/>
      <w:bookmarkStart w:id="773" w:name="_Toc500942796"/>
      <w:bookmarkStart w:id="774" w:name="_Toc470095924"/>
      <w:r>
        <w:t>10</w:t>
      </w:r>
      <w:r w:rsidRPr="00000A61">
        <w:tab/>
        <w:t>Generic error handling</w:t>
      </w:r>
      <w:bookmarkEnd w:id="772"/>
      <w:bookmarkEnd w:id="773"/>
    </w:p>
    <w:p w14:paraId="0B16DE31" w14:textId="44533B60" w:rsidR="00146A25" w:rsidRPr="00000A61" w:rsidRDefault="00146A25" w:rsidP="009659F7">
      <w:pPr>
        <w:pStyle w:val="Heading2"/>
      </w:pPr>
      <w:bookmarkStart w:id="775" w:name="_Toc501138372"/>
      <w:bookmarkStart w:id="776" w:name="_Toc500942797"/>
      <w:r>
        <w:t>10.1</w:t>
      </w:r>
      <w:r w:rsidRPr="00000A61">
        <w:tab/>
        <w:t>General</w:t>
      </w:r>
      <w:bookmarkEnd w:id="775"/>
      <w:bookmarkEnd w:id="776"/>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777" w:name="_Toc501138373"/>
      <w:bookmarkStart w:id="778" w:name="_Toc500942798"/>
      <w:r>
        <w:t>10.2</w:t>
      </w:r>
      <w:r w:rsidRPr="00000A61">
        <w:tab/>
        <w:t>ASN.1 violation or encoding error</w:t>
      </w:r>
      <w:bookmarkEnd w:id="777"/>
      <w:bookmarkEnd w:id="778"/>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779" w:name="_Toc501138374"/>
      <w:bookmarkStart w:id="780" w:name="_Toc500942799"/>
      <w:r>
        <w:t>10.3</w:t>
      </w:r>
      <w:r w:rsidRPr="00000A61">
        <w:tab/>
        <w:t>Field set to a not comprehended value</w:t>
      </w:r>
      <w:bookmarkEnd w:id="779"/>
      <w:bookmarkEnd w:id="780"/>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781" w:name="_Toc501138375"/>
      <w:bookmarkStart w:id="782" w:name="_Toc500942800"/>
      <w:r>
        <w:t>10.4</w:t>
      </w:r>
      <w:r w:rsidR="00146A25" w:rsidRPr="00000A61">
        <w:tab/>
        <w:t>Mandatory field missing</w:t>
      </w:r>
      <w:bookmarkEnd w:id="781"/>
      <w:bookmarkEnd w:id="782"/>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783" w:name="_Toc501138376"/>
      <w:bookmarkStart w:id="784" w:name="_Toc500942801"/>
      <w:r>
        <w:t>10.5</w:t>
      </w:r>
      <w:r w:rsidR="00146A25" w:rsidRPr="00000A61">
        <w:tab/>
        <w:t>Not comprehended field</w:t>
      </w:r>
      <w:bookmarkEnd w:id="783"/>
      <w:bookmarkEnd w:id="784"/>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785"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786" w:name="_Toc501138377"/>
      <w:bookmarkStart w:id="787" w:name="_Toc500942802"/>
      <w:r w:rsidRPr="00000A61">
        <w:lastRenderedPageBreak/>
        <w:t>1</w:t>
      </w:r>
      <w:r w:rsidR="006C3863">
        <w:t>1</w:t>
      </w:r>
      <w:r w:rsidRPr="00000A61">
        <w:tab/>
        <w:t>Radio information related interactions between network nodes</w:t>
      </w:r>
      <w:bookmarkEnd w:id="774"/>
      <w:bookmarkEnd w:id="785"/>
      <w:bookmarkEnd w:id="786"/>
      <w:bookmarkEnd w:id="787"/>
    </w:p>
    <w:p w14:paraId="7049DCAC" w14:textId="24778F02" w:rsidR="009504BC" w:rsidRPr="00000A61" w:rsidRDefault="009504BC" w:rsidP="009504BC">
      <w:pPr>
        <w:pStyle w:val="Heading2"/>
      </w:pPr>
      <w:bookmarkStart w:id="788" w:name="_Toc470095925"/>
      <w:bookmarkStart w:id="789" w:name="_Toc493510632"/>
      <w:bookmarkStart w:id="790" w:name="_Toc501138378"/>
      <w:bookmarkStart w:id="791" w:name="_Toc500942803"/>
      <w:r w:rsidRPr="00000A61">
        <w:t>1</w:t>
      </w:r>
      <w:r w:rsidR="006C3863">
        <w:t>1</w:t>
      </w:r>
      <w:r w:rsidRPr="00000A61">
        <w:t>.1</w:t>
      </w:r>
      <w:r w:rsidRPr="00000A61">
        <w:tab/>
        <w:t>General</w:t>
      </w:r>
      <w:bookmarkEnd w:id="788"/>
      <w:bookmarkEnd w:id="789"/>
      <w:bookmarkEnd w:id="790"/>
      <w:bookmarkEnd w:id="79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792" w:name="_Toc470095926"/>
      <w:bookmarkStart w:id="793" w:name="_Toc493510633"/>
      <w:bookmarkStart w:id="794" w:name="_Toc501138379"/>
      <w:bookmarkStart w:id="795" w:name="_Toc500942804"/>
      <w:r w:rsidRPr="00000A61">
        <w:t>1</w:t>
      </w:r>
      <w:r w:rsidR="006C3863">
        <w:t>1</w:t>
      </w:r>
      <w:r w:rsidRPr="00000A61">
        <w:t>.2</w:t>
      </w:r>
      <w:r w:rsidRPr="00000A61">
        <w:tab/>
        <w:t>Inter-node RRC messages</w:t>
      </w:r>
      <w:bookmarkEnd w:id="792"/>
      <w:bookmarkEnd w:id="793"/>
      <w:bookmarkEnd w:id="794"/>
      <w:bookmarkEnd w:id="795"/>
    </w:p>
    <w:p w14:paraId="53F4B937" w14:textId="27EABD41" w:rsidR="009504BC" w:rsidRPr="00000A61" w:rsidRDefault="009504BC" w:rsidP="009504BC">
      <w:pPr>
        <w:pStyle w:val="Heading3"/>
      </w:pPr>
      <w:bookmarkStart w:id="796" w:name="_Toc470095927"/>
      <w:bookmarkStart w:id="797" w:name="_Toc493510634"/>
      <w:bookmarkStart w:id="798" w:name="_Toc501138380"/>
      <w:bookmarkStart w:id="799" w:name="_Toc500942805"/>
      <w:r w:rsidRPr="00000A61">
        <w:t>1</w:t>
      </w:r>
      <w:r w:rsidR="006C3863">
        <w:t>1</w:t>
      </w:r>
      <w:r w:rsidRPr="00000A61">
        <w:t>.2.1</w:t>
      </w:r>
      <w:r w:rsidRPr="00000A61">
        <w:tab/>
        <w:t>General</w:t>
      </w:r>
      <w:bookmarkEnd w:id="796"/>
      <w:bookmarkEnd w:id="797"/>
      <w:bookmarkEnd w:id="798"/>
      <w:bookmarkEnd w:id="799"/>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800" w:name="_Toc470095929"/>
      <w:bookmarkStart w:id="801" w:name="_Toc493510635"/>
      <w:bookmarkStart w:id="802" w:name="_Toc501138381"/>
      <w:bookmarkStart w:id="803" w:name="_Toc500942806"/>
      <w:r w:rsidRPr="00000A61">
        <w:t>1</w:t>
      </w:r>
      <w:r w:rsidR="006C3863">
        <w:t>1</w:t>
      </w:r>
      <w:r w:rsidRPr="00000A61">
        <w:t>.2.2</w:t>
      </w:r>
      <w:r w:rsidRPr="00000A61">
        <w:tab/>
        <w:t>Message definitions</w:t>
      </w:r>
      <w:bookmarkEnd w:id="800"/>
      <w:bookmarkEnd w:id="801"/>
      <w:bookmarkEnd w:id="802"/>
      <w:bookmarkEnd w:id="803"/>
    </w:p>
    <w:p w14:paraId="1AEE9890" w14:textId="77777777" w:rsidR="00E07AE3" w:rsidRPr="00000A61" w:rsidRDefault="00E07AE3" w:rsidP="00E07AE3">
      <w:pPr>
        <w:pStyle w:val="Heading4"/>
      </w:pPr>
      <w:bookmarkStart w:id="804" w:name="_Toc501138382"/>
      <w:bookmarkStart w:id="805" w:name="_Toc500942807"/>
      <w:r w:rsidRPr="00000A61">
        <w:t>–</w:t>
      </w:r>
      <w:r w:rsidRPr="00000A61">
        <w:tab/>
      </w:r>
      <w:r w:rsidRPr="00000A61">
        <w:rPr>
          <w:i/>
        </w:rPr>
        <w:t>HandoverCommand</w:t>
      </w:r>
      <w:bookmarkEnd w:id="804"/>
      <w:bookmarkEnd w:id="805"/>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806" w:name="_Toc501138383"/>
      <w:bookmarkStart w:id="807" w:name="_Toc500942808"/>
      <w:r w:rsidRPr="00000A61">
        <w:t>–</w:t>
      </w:r>
      <w:r w:rsidRPr="00000A61">
        <w:tab/>
      </w:r>
      <w:r w:rsidRPr="00000A61">
        <w:rPr>
          <w:i/>
        </w:rPr>
        <w:t>HandoverPreparationInformation</w:t>
      </w:r>
      <w:bookmarkEnd w:id="806"/>
      <w:bookmarkEnd w:id="807"/>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lastRenderedPageBreak/>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lastRenderedPageBreak/>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808" w:name="_Toc501138384"/>
      <w:bookmarkStart w:id="809" w:name="_Toc500942809"/>
      <w:bookmarkStart w:id="810" w:name="_Hlk500748740"/>
      <w:bookmarkStart w:id="811" w:name="_Hlk500747967"/>
      <w:r w:rsidRPr="00000A61">
        <w:t>–</w:t>
      </w:r>
      <w:r w:rsidRPr="00000A61">
        <w:tab/>
      </w:r>
      <w:r w:rsidRPr="00000A61">
        <w:rPr>
          <w:i/>
        </w:rPr>
        <w:t>SCG-Config</w:t>
      </w:r>
      <w:bookmarkEnd w:id="808"/>
      <w:bookmarkEnd w:id="809"/>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lastRenderedPageBreak/>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812" w:name="_Toc501138385"/>
      <w:bookmarkStart w:id="813" w:name="_Toc500942810"/>
      <w:bookmarkStart w:id="814" w:name="_Hlk500748676"/>
      <w:bookmarkEnd w:id="810"/>
      <w:r w:rsidRPr="00000A61">
        <w:t>–</w:t>
      </w:r>
      <w:r w:rsidRPr="00000A61">
        <w:tab/>
      </w:r>
      <w:r w:rsidRPr="00000A61">
        <w:rPr>
          <w:i/>
        </w:rPr>
        <w:t>SCG-ConfigInfo</w:t>
      </w:r>
      <w:bookmarkEnd w:id="812"/>
      <w:bookmarkEnd w:id="813"/>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lastRenderedPageBreak/>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815" w:name="_Toc470095937"/>
      <w:bookmarkStart w:id="816" w:name="_Toc493510636"/>
      <w:bookmarkStart w:id="817" w:name="_Toc501138386"/>
      <w:bookmarkStart w:id="818" w:name="_Toc500942811"/>
      <w:bookmarkEnd w:id="811"/>
      <w:bookmarkEnd w:id="814"/>
      <w:r w:rsidRPr="00000A61">
        <w:rPr>
          <w:noProof/>
        </w:rPr>
        <w:t>1</w:t>
      </w:r>
      <w:r w:rsidR="006C3863">
        <w:rPr>
          <w:noProof/>
        </w:rPr>
        <w:t>1</w:t>
      </w:r>
      <w:r w:rsidRPr="00000A61">
        <w:rPr>
          <w:noProof/>
        </w:rPr>
        <w:t>.3</w:t>
      </w:r>
      <w:r w:rsidRPr="00000A61">
        <w:rPr>
          <w:noProof/>
        </w:rPr>
        <w:tab/>
        <w:t>Inter-node RRC information element definitions</w:t>
      </w:r>
      <w:bookmarkEnd w:id="815"/>
      <w:bookmarkEnd w:id="816"/>
      <w:bookmarkEnd w:id="817"/>
      <w:bookmarkEnd w:id="818"/>
    </w:p>
    <w:p w14:paraId="15CE75C7" w14:textId="77777777" w:rsidR="00D563D7" w:rsidRPr="00000A61" w:rsidRDefault="00D563D7" w:rsidP="00D563D7">
      <w:pPr>
        <w:pStyle w:val="Heading4"/>
        <w:rPr>
          <w:noProof/>
        </w:rPr>
      </w:pPr>
      <w:bookmarkStart w:id="819" w:name="_Toc501138387"/>
      <w:bookmarkStart w:id="820" w:name="_Toc500942812"/>
      <w:bookmarkStart w:id="821" w:name="_Toc470095942"/>
      <w:bookmarkStart w:id="822" w:name="_Toc493510637"/>
      <w:r w:rsidRPr="00000A61">
        <w:rPr>
          <w:noProof/>
        </w:rPr>
        <w:t>–</w:t>
      </w:r>
      <w:r w:rsidRPr="00000A61">
        <w:rPr>
          <w:noProof/>
        </w:rPr>
        <w:tab/>
      </w:r>
      <w:r w:rsidRPr="00000A61">
        <w:rPr>
          <w:i/>
          <w:noProof/>
        </w:rPr>
        <w:t>CandidateCellInfoList</w:t>
      </w:r>
      <w:bookmarkEnd w:id="819"/>
      <w:bookmarkEnd w:id="820"/>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823" w:name="_Toc501138388"/>
      <w:bookmarkStart w:id="824"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821"/>
      <w:bookmarkEnd w:id="822"/>
      <w:bookmarkEnd w:id="823"/>
      <w:bookmarkEnd w:id="824"/>
    </w:p>
    <w:p w14:paraId="2BB999CA" w14:textId="00DC16A9" w:rsidR="00A0660C" w:rsidRPr="004E1F03" w:rsidRDefault="00A0660C" w:rsidP="00A0660C">
      <w:pPr>
        <w:pStyle w:val="Heading3"/>
      </w:pPr>
      <w:bookmarkStart w:id="825" w:name="_Toc494150452"/>
      <w:r w:rsidRPr="004E1F03">
        <w:t>–</w:t>
      </w:r>
      <w:r w:rsidRPr="004E1F03">
        <w:tab/>
        <w:t xml:space="preserve">End of </w:t>
      </w:r>
      <w:bookmarkEnd w:id="825"/>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826" w:name="_Toc501138389"/>
      <w:bookmarkStart w:id="827" w:name="_Toc500942814"/>
      <w:r>
        <w:lastRenderedPageBreak/>
        <w:t>12</w:t>
      </w:r>
      <w:r>
        <w:tab/>
      </w:r>
      <w:r w:rsidRPr="009117B3">
        <w:rPr>
          <w:szCs w:val="36"/>
        </w:rPr>
        <w:t>Processing delay requirements for RRC procedures</w:t>
      </w:r>
      <w:bookmarkEnd w:id="826"/>
      <w:bookmarkEnd w:id="827"/>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7" o:title=""/>
          </v:shape>
          <o:OLEObject Type="Embed" ProgID="Visio.Drawing.11" ShapeID="_x0000_i1044" DrawAspect="Content" ObjectID="_1575918048" r:id="rId58"/>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828" w:name="_Toc470095967"/>
      <w:bookmarkStart w:id="829" w:name="_Toc493510638"/>
      <w:bookmarkStart w:id="830" w:name="_Toc501138390"/>
      <w:bookmarkStart w:id="831" w:name="_Toc500942815"/>
      <w:r w:rsidRPr="00000A61">
        <w:t>Annex A (informative):</w:t>
      </w:r>
      <w:r w:rsidRPr="00000A61">
        <w:tab/>
        <w:t>Guidelines, mainly on use of ASN.1</w:t>
      </w:r>
      <w:bookmarkEnd w:id="828"/>
      <w:bookmarkEnd w:id="829"/>
      <w:bookmarkEnd w:id="830"/>
      <w:bookmarkEnd w:id="831"/>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2" w:name="_Toc478016071"/>
      <w:bookmarkStart w:id="833" w:name="historyclause"/>
      <w:r w:rsidRPr="00000A61">
        <w:rPr>
          <w:rFonts w:ascii="Arial" w:hAnsi="Arial"/>
          <w:sz w:val="32"/>
          <w:lang w:eastAsia="ja-JP"/>
        </w:rPr>
        <w:t>A.1</w:t>
      </w:r>
      <w:r w:rsidRPr="00000A61">
        <w:rPr>
          <w:rFonts w:ascii="Arial" w:hAnsi="Arial"/>
          <w:sz w:val="32"/>
          <w:lang w:eastAsia="ja-JP"/>
        </w:rPr>
        <w:tab/>
        <w:t>Introduction</w:t>
      </w:r>
      <w:bookmarkEnd w:id="832"/>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4"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834"/>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5" w:name="_Toc478016073"/>
      <w:r w:rsidRPr="00000A61">
        <w:rPr>
          <w:rFonts w:ascii="Arial" w:hAnsi="Arial"/>
          <w:sz w:val="28"/>
          <w:lang w:eastAsia="x-none"/>
        </w:rPr>
        <w:t>A.2.1</w:t>
      </w:r>
      <w:r w:rsidRPr="00000A61">
        <w:rPr>
          <w:rFonts w:ascii="Arial" w:hAnsi="Arial"/>
          <w:sz w:val="28"/>
          <w:lang w:eastAsia="x-none"/>
        </w:rPr>
        <w:tab/>
        <w:t>General principles</w:t>
      </w:r>
      <w:bookmarkEnd w:id="835"/>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6" w:name="_Toc478016074"/>
      <w:r w:rsidRPr="00000A61">
        <w:rPr>
          <w:rFonts w:ascii="Arial" w:hAnsi="Arial"/>
          <w:sz w:val="28"/>
          <w:lang w:eastAsia="x-none"/>
        </w:rPr>
        <w:t>A.2.2</w:t>
      </w:r>
      <w:r w:rsidRPr="00000A61">
        <w:rPr>
          <w:rFonts w:ascii="Arial" w:hAnsi="Arial"/>
          <w:sz w:val="28"/>
          <w:lang w:eastAsia="x-none"/>
        </w:rPr>
        <w:tab/>
        <w:t>More detailed aspects</w:t>
      </w:r>
      <w:bookmarkEnd w:id="836"/>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37" w:name="_Toc478016075"/>
      <w:r w:rsidRPr="00000A61">
        <w:rPr>
          <w:rFonts w:ascii="Arial" w:hAnsi="Arial"/>
          <w:sz w:val="32"/>
          <w:lang w:eastAsia="ja-JP"/>
        </w:rPr>
        <w:t>A.3</w:t>
      </w:r>
      <w:r w:rsidRPr="00000A61">
        <w:rPr>
          <w:rFonts w:ascii="Arial" w:hAnsi="Arial"/>
          <w:sz w:val="32"/>
          <w:lang w:eastAsia="ja-JP"/>
        </w:rPr>
        <w:tab/>
        <w:t>PDU specification</w:t>
      </w:r>
      <w:bookmarkEnd w:id="837"/>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8" w:name="_Toc478016076"/>
      <w:r w:rsidRPr="00000A61">
        <w:rPr>
          <w:rFonts w:ascii="Arial" w:hAnsi="Arial"/>
          <w:sz w:val="28"/>
          <w:lang w:eastAsia="x-none"/>
        </w:rPr>
        <w:t>A.3.1</w:t>
      </w:r>
      <w:r w:rsidRPr="00000A61">
        <w:rPr>
          <w:rFonts w:ascii="Arial" w:hAnsi="Arial"/>
          <w:sz w:val="28"/>
          <w:lang w:eastAsia="x-none"/>
        </w:rPr>
        <w:tab/>
        <w:t>General principles</w:t>
      </w:r>
      <w:bookmarkEnd w:id="838"/>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839" w:name="_Toc478016077"/>
      <w:r w:rsidRPr="00000A61">
        <w:rPr>
          <w:rFonts w:ascii="Arial" w:hAnsi="Arial"/>
          <w:sz w:val="24"/>
          <w:lang w:eastAsia="x-none"/>
        </w:rPr>
        <w:t>A.3.1.1</w:t>
      </w:r>
      <w:r w:rsidRPr="00000A61">
        <w:rPr>
          <w:rFonts w:ascii="Arial" w:hAnsi="Arial"/>
          <w:sz w:val="24"/>
          <w:lang w:eastAsia="x-none"/>
        </w:rPr>
        <w:tab/>
        <w:t>ASN.1 sections</w:t>
      </w:r>
      <w:bookmarkEnd w:id="839"/>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40"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840"/>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4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84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2" w:name="_Toc478016080"/>
      <w:r w:rsidRPr="00000A61">
        <w:rPr>
          <w:rFonts w:ascii="Arial" w:hAnsi="Arial"/>
          <w:sz w:val="28"/>
          <w:lang w:eastAsia="x-none"/>
        </w:rPr>
        <w:t>A.3.2</w:t>
      </w:r>
      <w:r w:rsidRPr="00000A61">
        <w:rPr>
          <w:rFonts w:ascii="Arial" w:hAnsi="Arial"/>
          <w:sz w:val="28"/>
          <w:lang w:eastAsia="x-none"/>
        </w:rPr>
        <w:tab/>
        <w:t>High-level message structure</w:t>
      </w:r>
      <w:bookmarkEnd w:id="84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3" w:name="_Toc478016081"/>
      <w:r w:rsidRPr="00000A61">
        <w:rPr>
          <w:rFonts w:ascii="Arial" w:hAnsi="Arial"/>
          <w:sz w:val="28"/>
          <w:lang w:eastAsia="x-none"/>
        </w:rPr>
        <w:t>A.3.3</w:t>
      </w:r>
      <w:r w:rsidRPr="00000A61">
        <w:rPr>
          <w:rFonts w:ascii="Arial" w:hAnsi="Arial"/>
          <w:sz w:val="28"/>
          <w:lang w:eastAsia="x-none"/>
        </w:rPr>
        <w:tab/>
        <w:t>Message definition</w:t>
      </w:r>
      <w:bookmarkEnd w:id="84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4" w:name="_Toc478016082"/>
      <w:r w:rsidRPr="00000A61">
        <w:rPr>
          <w:rFonts w:ascii="Arial" w:hAnsi="Arial"/>
          <w:sz w:val="28"/>
          <w:lang w:eastAsia="x-none"/>
        </w:rPr>
        <w:t>A.3.4</w:t>
      </w:r>
      <w:r w:rsidRPr="00000A61">
        <w:rPr>
          <w:rFonts w:ascii="Arial" w:hAnsi="Arial"/>
          <w:sz w:val="28"/>
          <w:lang w:eastAsia="x-none"/>
        </w:rPr>
        <w:tab/>
        <w:t>Information elements</w:t>
      </w:r>
      <w:bookmarkEnd w:id="844"/>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5" w:name="_Toc478016083"/>
      <w:r w:rsidRPr="00000A61">
        <w:rPr>
          <w:rFonts w:ascii="Arial" w:hAnsi="Arial"/>
          <w:sz w:val="28"/>
          <w:lang w:eastAsia="x-none"/>
        </w:rPr>
        <w:t>A.3.5</w:t>
      </w:r>
      <w:r w:rsidRPr="00000A61">
        <w:rPr>
          <w:rFonts w:ascii="Arial" w:hAnsi="Arial"/>
          <w:sz w:val="28"/>
          <w:lang w:eastAsia="x-none"/>
        </w:rPr>
        <w:tab/>
        <w:t>Fields with optional presence</w:t>
      </w:r>
      <w:bookmarkEnd w:id="845"/>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6"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846"/>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7"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847"/>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848" w:name="_Toc501138391"/>
      <w:bookmarkStart w:id="849" w:name="_Toc500942816"/>
      <w:r w:rsidRPr="00000A61">
        <w:rPr>
          <w:noProof/>
          <w:lang w:eastAsia="sv-SE"/>
        </w:rPr>
        <w:t>A.3.8</w:t>
      </w:r>
      <w:r w:rsidRPr="00000A61">
        <w:rPr>
          <w:noProof/>
          <w:lang w:eastAsia="sv-SE"/>
        </w:rPr>
        <w:tab/>
        <w:t>Guidelines on use of parameterised SetupRelease type</w:t>
      </w:r>
      <w:bookmarkEnd w:id="848"/>
      <w:bookmarkEnd w:id="849"/>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0"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850"/>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1"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851"/>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2"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852"/>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3"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853"/>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4" w:name="_Toc478016090"/>
      <w:r w:rsidRPr="00000A61">
        <w:rPr>
          <w:rFonts w:ascii="Arial" w:hAnsi="Arial"/>
          <w:sz w:val="24"/>
          <w:lang w:eastAsia="x-none"/>
        </w:rPr>
        <w:t>A.4.3.1</w:t>
      </w:r>
      <w:r w:rsidRPr="00000A61">
        <w:rPr>
          <w:rFonts w:ascii="Arial" w:hAnsi="Arial"/>
          <w:sz w:val="24"/>
          <w:lang w:eastAsia="x-none"/>
        </w:rPr>
        <w:tab/>
        <w:t>General principles</w:t>
      </w:r>
      <w:bookmarkEnd w:id="854"/>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5"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855"/>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856" w:name="OLE_LINK44"/>
      <w:bookmarkStart w:id="857" w:name="OLE_LINK45"/>
      <w:r w:rsidRPr="00000A61">
        <w:t>Extension markers are introduced for a SEQUENCE comprising several fields as well as for information elements whose extension would result in complex structures without it (e.g. re-introducing another list)</w:t>
      </w:r>
      <w:bookmarkEnd w:id="856"/>
      <w:bookmarkEnd w:id="857"/>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8"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858"/>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85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86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861" w:name="_Toc478016095"/>
      <w:bookmarkStart w:id="862" w:name="_Toc501138392"/>
      <w:bookmarkStart w:id="863" w:name="_Toc500942817"/>
      <w:r w:rsidRPr="00F36A7B">
        <w:rPr>
          <w:i/>
          <w:iCs/>
        </w:rPr>
        <w:t>–</w:t>
      </w:r>
      <w:r w:rsidRPr="00F36A7B">
        <w:rPr>
          <w:i/>
          <w:iCs/>
        </w:rPr>
        <w:tab/>
      </w:r>
      <w:r w:rsidRPr="00F36A7B">
        <w:rPr>
          <w:i/>
          <w:iCs/>
          <w:noProof/>
        </w:rPr>
        <w:t>ParentIE-WithEM</w:t>
      </w:r>
      <w:bookmarkEnd w:id="861"/>
      <w:bookmarkEnd w:id="862"/>
      <w:bookmarkEnd w:id="863"/>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864" w:name="_Toc478016096"/>
      <w:bookmarkStart w:id="865" w:name="_Toc501138393"/>
      <w:bookmarkStart w:id="866" w:name="_Toc500942818"/>
      <w:r w:rsidRPr="00F36A7B">
        <w:rPr>
          <w:i/>
          <w:iCs/>
        </w:rPr>
        <w:lastRenderedPageBreak/>
        <w:t>–</w:t>
      </w:r>
      <w:r w:rsidRPr="00F36A7B">
        <w:rPr>
          <w:i/>
          <w:iCs/>
        </w:rPr>
        <w:tab/>
      </w:r>
      <w:r w:rsidRPr="00F36A7B">
        <w:rPr>
          <w:i/>
          <w:iCs/>
          <w:noProof/>
        </w:rPr>
        <w:t>ChildIE1-WithoutEM</w:t>
      </w:r>
      <w:bookmarkEnd w:id="864"/>
      <w:bookmarkEnd w:id="865"/>
      <w:bookmarkEnd w:id="866"/>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867" w:name="OLE_LINK12"/>
      <w:r w:rsidRPr="00000A61">
        <w:t>chIE1-NewField-rN</w:t>
      </w:r>
      <w:bookmarkEnd w:id="867"/>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868" w:name="_Toc478016097"/>
      <w:bookmarkStart w:id="869" w:name="_Toc501138394"/>
      <w:bookmarkStart w:id="870" w:name="_Toc500942819"/>
      <w:r w:rsidRPr="00F36A7B">
        <w:rPr>
          <w:i/>
          <w:iCs/>
        </w:rPr>
        <w:t>–</w:t>
      </w:r>
      <w:r w:rsidRPr="00F36A7B">
        <w:rPr>
          <w:i/>
          <w:iCs/>
        </w:rPr>
        <w:tab/>
      </w:r>
      <w:r w:rsidRPr="00F36A7B">
        <w:rPr>
          <w:i/>
          <w:iCs/>
          <w:noProof/>
        </w:rPr>
        <w:t>ChildIE2-WithoutEM</w:t>
      </w:r>
      <w:bookmarkEnd w:id="868"/>
      <w:bookmarkEnd w:id="869"/>
      <w:bookmarkEnd w:id="870"/>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71"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871"/>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872" w:name="_Toc491180938"/>
      <w:bookmarkStart w:id="873" w:name="_Toc493510639"/>
      <w:bookmarkStart w:id="874" w:name="_Toc501138395"/>
      <w:bookmarkStart w:id="875" w:name="_Toc500942820"/>
      <w:r w:rsidRPr="00000A61">
        <w:t>A.6</w:t>
      </w:r>
      <w:r w:rsidRPr="00000A61">
        <w:tab/>
        <w:t>Guidelines regarding use of need codes</w:t>
      </w:r>
      <w:bookmarkEnd w:id="872"/>
      <w:bookmarkEnd w:id="873"/>
      <w:bookmarkEnd w:id="874"/>
      <w:bookmarkEnd w:id="875"/>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876" w:name="_Toc493510640"/>
      <w:bookmarkStart w:id="877" w:name="_Toc501138396"/>
      <w:bookmarkStart w:id="878" w:name="_Toc500942821"/>
      <w:r w:rsidRPr="00000A61">
        <w:lastRenderedPageBreak/>
        <w:t>Annex &lt;X&gt; (informative):</w:t>
      </w:r>
      <w:r w:rsidRPr="00000A61">
        <w:br/>
        <w:t>Change history</w:t>
      </w:r>
      <w:bookmarkEnd w:id="876"/>
      <w:bookmarkEnd w:id="877"/>
      <w:bookmarkEnd w:id="878"/>
    </w:p>
    <w:bookmarkEnd w:id="833"/>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17A55" w14:textId="77777777" w:rsidR="00E46778" w:rsidRDefault="00E46778">
      <w:r>
        <w:separator/>
      </w:r>
    </w:p>
  </w:endnote>
  <w:endnote w:type="continuationSeparator" w:id="0">
    <w:p w14:paraId="21756D2E" w14:textId="77777777" w:rsidR="00E46778" w:rsidRDefault="00E46778">
      <w:r>
        <w:continuationSeparator/>
      </w:r>
    </w:p>
  </w:endnote>
  <w:endnote w:type="continuationNotice" w:id="1">
    <w:p w14:paraId="2778A18E" w14:textId="77777777" w:rsidR="00E46778" w:rsidRDefault="00E46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16AE3" w:rsidRDefault="00916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0C6D" w14:textId="77777777" w:rsidR="00E46778" w:rsidRDefault="00E46778">
      <w:r>
        <w:separator/>
      </w:r>
    </w:p>
  </w:footnote>
  <w:footnote w:type="continuationSeparator" w:id="0">
    <w:p w14:paraId="5B768418" w14:textId="77777777" w:rsidR="00E46778" w:rsidRDefault="00E46778">
      <w:r>
        <w:continuationSeparator/>
      </w:r>
    </w:p>
  </w:footnote>
  <w:footnote w:type="continuationNotice" w:id="1">
    <w:p w14:paraId="2BFC73F6" w14:textId="77777777" w:rsidR="00E46778" w:rsidRDefault="00E46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B70F83" w:rsidRDefault="00B70F8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2AC679B" w:rsidR="00916AE3" w:rsidRDefault="00916A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36E">
      <w:rPr>
        <w:rFonts w:ascii="Arial" w:hAnsi="Arial" w:cs="Arial"/>
        <w:b/>
        <w:noProof/>
        <w:sz w:val="18"/>
        <w:szCs w:val="18"/>
      </w:rPr>
      <w:t>3GPP TS 38.331 V1.0.1 (2017-12)</w:t>
    </w:r>
    <w:r>
      <w:rPr>
        <w:rFonts w:ascii="Arial" w:hAnsi="Arial" w:cs="Arial"/>
        <w:b/>
        <w:sz w:val="18"/>
        <w:szCs w:val="18"/>
      </w:rPr>
      <w:fldChar w:fldCharType="end"/>
    </w:r>
  </w:p>
  <w:p w14:paraId="144CEA9D" w14:textId="600E7E20" w:rsidR="00916AE3" w:rsidRDefault="00916A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36E">
      <w:rPr>
        <w:rFonts w:ascii="Arial" w:hAnsi="Arial" w:cs="Arial"/>
        <w:b/>
        <w:noProof/>
        <w:sz w:val="18"/>
        <w:szCs w:val="18"/>
      </w:rPr>
      <w:t>212</w:t>
    </w:r>
    <w:r>
      <w:rPr>
        <w:rFonts w:ascii="Arial" w:hAnsi="Arial" w:cs="Arial"/>
        <w:b/>
        <w:sz w:val="18"/>
        <w:szCs w:val="18"/>
      </w:rPr>
      <w:fldChar w:fldCharType="end"/>
    </w:r>
  </w:p>
  <w:p w14:paraId="65D14B0C" w14:textId="3224269B" w:rsidR="00916AE3" w:rsidRDefault="00916A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36E">
      <w:rPr>
        <w:rFonts w:ascii="Arial" w:hAnsi="Arial" w:cs="Arial"/>
        <w:b/>
        <w:noProof/>
        <w:sz w:val="18"/>
        <w:szCs w:val="18"/>
      </w:rPr>
      <w:t>Release 15</w:t>
    </w:r>
    <w:r>
      <w:rPr>
        <w:rFonts w:ascii="Arial" w:hAnsi="Arial" w:cs="Arial"/>
        <w:b/>
        <w:sz w:val="18"/>
        <w:szCs w:val="18"/>
      </w:rPr>
      <w:fldChar w:fldCharType="end"/>
    </w:r>
  </w:p>
  <w:p w14:paraId="2938E62D" w14:textId="77777777" w:rsidR="00916AE3" w:rsidRDefault="00916AE3">
    <w:pPr>
      <w:pStyle w:val="Header"/>
    </w:pPr>
  </w:p>
  <w:p w14:paraId="06E30586" w14:textId="77777777" w:rsidR="00916AE3" w:rsidRDefault="00916A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2.emf"/><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openxmlformats.org/officeDocument/2006/relationships/image" Target="media/image25.emf"/><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openxmlformats.org/officeDocument/2006/relationships/oleObject" Target="embeddings/oleObject19.bin"/><Relationship Id="rId8" Type="http://schemas.openxmlformats.org/officeDocument/2006/relationships/hyperlink" Target="http://www.3gpp.org/3G_Specs/CRs.htm" TargetMode="External"/><Relationship Id="rId51" Type="http://schemas.openxmlformats.org/officeDocument/2006/relationships/image" Target="media/image23.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C3F38-E94E-4AAF-B957-5C84B207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212</Pages>
  <Words>69175</Words>
  <Characters>394303</Characters>
  <Application>Microsoft Office Word</Application>
  <DocSecurity>0</DocSecurity>
  <Lines>3285</Lines>
  <Paragraphs>925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cp:revision>
  <cp:lastPrinted>2017-05-08T11:55:00Z</cp:lastPrinted>
  <dcterms:created xsi:type="dcterms:W3CDTF">2017-12-27T20:43:00Z</dcterms:created>
  <dcterms:modified xsi:type="dcterms:W3CDTF">2017-12-27T21:11:00Z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